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13B7D3BF" w:rsidR="00A81BDC" w:rsidRDefault="007E771B" w:rsidP="00A81BDC">
      <w:pPr>
        <w:spacing w:line="500" w:lineRule="exact"/>
        <w:rPr>
          <w:bCs/>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5267114F" w14:textId="77777777" w:rsidR="00E87BF2" w:rsidRDefault="00E87BF2" w:rsidP="00A81BDC">
      <w:pPr>
        <w:spacing w:line="500" w:lineRule="exact"/>
        <w:rPr>
          <w:bCs/>
          <w:caps/>
          <w:color w:val="00558C"/>
          <w:sz w:val="50"/>
          <w:szCs w:val="50"/>
        </w:rPr>
      </w:pPr>
    </w:p>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3F4CB33B" w14:textId="04488643" w:rsidR="00203223" w:rsidRPr="00523558" w:rsidRDefault="004E0BBB" w:rsidP="004E0BBB">
      <w:pPr>
        <w:pStyle w:val="Editionnumber"/>
        <w:rPr>
          <w:b w:val="0"/>
          <w:sz w:val="16"/>
          <w:szCs w:val="16"/>
        </w:rPr>
      </w:pPr>
      <w:r>
        <w:t xml:space="preserve">Edition </w:t>
      </w:r>
      <w:r w:rsidR="00750404">
        <w:t>X</w:t>
      </w:r>
      <w:r>
        <w:t>.</w:t>
      </w:r>
      <w:r w:rsidR="00750404">
        <w:t>X</w:t>
      </w:r>
      <w:r w:rsidR="00203223">
        <w:t xml:space="preserve"> October </w:t>
      </w:r>
      <w:r w:rsidR="000F63D8">
        <w:t>2020</w:t>
      </w:r>
      <w:r w:rsidR="00036AFB">
        <w:t xml:space="preserve"> </w:t>
      </w:r>
    </w:p>
    <w:p w14:paraId="204BF208"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6D5637FC" w:rsidR="00BB42CF" w:rsidRPr="00523558" w:rsidRDefault="00BB42CF" w:rsidP="00BB42CF">
      <w:pPr>
        <w:tabs>
          <w:tab w:val="left" w:pos="4312"/>
        </w:tabs>
        <w:rPr>
          <w:b/>
          <w:sz w:val="32"/>
          <w:szCs w:val="32"/>
        </w:rPr>
      </w:pPr>
      <w:r w:rsidRPr="00523558">
        <w:rPr>
          <w:b/>
          <w:sz w:val="32"/>
          <w:szCs w:val="32"/>
        </w:rP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C6C3625" w14:textId="4593F8E6" w:rsidR="00FE7420"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E7420" w:rsidRPr="00D46D10">
        <w:t>1.</w:t>
      </w:r>
      <w:r w:rsidR="00FE7420">
        <w:rPr>
          <w:rFonts w:eastAsiaTheme="minorEastAsia"/>
          <w:b w:val="0"/>
          <w:color w:val="auto"/>
          <w:lang w:eastAsia="en-GB"/>
        </w:rPr>
        <w:tab/>
      </w:r>
      <w:r w:rsidR="00FE7420">
        <w:t>INTRODUCTION</w:t>
      </w:r>
      <w:r w:rsidR="00FE7420">
        <w:tab/>
      </w:r>
      <w:r w:rsidR="00FE7420">
        <w:fldChar w:fldCharType="begin"/>
      </w:r>
      <w:r w:rsidR="00FE7420">
        <w:instrText xml:space="preserve"> PAGEREF _Toc34900865 \h </w:instrText>
      </w:r>
      <w:r w:rsidR="00FE7420">
        <w:fldChar w:fldCharType="separate"/>
      </w:r>
      <w:r w:rsidR="00FE7420">
        <w:t>4</w:t>
      </w:r>
      <w:r w:rsidR="00FE7420">
        <w:fldChar w:fldCharType="end"/>
      </w:r>
    </w:p>
    <w:p w14:paraId="6E66035A" w14:textId="5F8FF57B" w:rsidR="00FE7420" w:rsidRDefault="00FE7420">
      <w:pPr>
        <w:pStyle w:val="TOC2"/>
        <w:rPr>
          <w:rFonts w:eastAsiaTheme="minorEastAsia"/>
          <w:color w:val="auto"/>
          <w:lang w:eastAsia="en-GB"/>
        </w:rPr>
      </w:pPr>
      <w:r w:rsidRPr="00D46D10">
        <w:t>1.1.</w:t>
      </w:r>
      <w:r>
        <w:rPr>
          <w:rFonts w:eastAsiaTheme="minorEastAsia"/>
          <w:color w:val="auto"/>
          <w:lang w:eastAsia="en-GB"/>
        </w:rPr>
        <w:tab/>
      </w:r>
      <w:r>
        <w:t>Objective of the IWRAP tool</w:t>
      </w:r>
      <w:r>
        <w:tab/>
      </w:r>
      <w:r>
        <w:fldChar w:fldCharType="begin"/>
      </w:r>
      <w:r>
        <w:instrText xml:space="preserve"> PAGEREF _Toc34900866 \h </w:instrText>
      </w:r>
      <w:r>
        <w:fldChar w:fldCharType="separate"/>
      </w:r>
      <w:r>
        <w:t>4</w:t>
      </w:r>
      <w:r>
        <w:fldChar w:fldCharType="end"/>
      </w:r>
    </w:p>
    <w:p w14:paraId="5A9B92B3" w14:textId="049D1C9C" w:rsidR="00FE7420" w:rsidRDefault="00FE7420">
      <w:pPr>
        <w:pStyle w:val="TOC2"/>
        <w:rPr>
          <w:rFonts w:eastAsiaTheme="minorEastAsia"/>
          <w:color w:val="auto"/>
          <w:lang w:eastAsia="en-GB"/>
        </w:rPr>
      </w:pPr>
      <w:r w:rsidRPr="00D46D10">
        <w:t>1.2.</w:t>
      </w:r>
      <w:r>
        <w:rPr>
          <w:rFonts w:eastAsiaTheme="minorEastAsia"/>
          <w:color w:val="auto"/>
          <w:lang w:eastAsia="en-GB"/>
        </w:rPr>
        <w:tab/>
      </w:r>
      <w:r>
        <w:t>Background</w:t>
      </w:r>
      <w:r>
        <w:tab/>
      </w:r>
      <w:r>
        <w:fldChar w:fldCharType="begin"/>
      </w:r>
      <w:r>
        <w:instrText xml:space="preserve"> PAGEREF _Toc34900867 \h </w:instrText>
      </w:r>
      <w:r>
        <w:fldChar w:fldCharType="separate"/>
      </w:r>
      <w:r>
        <w:t>4</w:t>
      </w:r>
      <w:r>
        <w:fldChar w:fldCharType="end"/>
      </w:r>
    </w:p>
    <w:p w14:paraId="1D57B260" w14:textId="24499940" w:rsidR="00FE7420" w:rsidRDefault="00FE7420">
      <w:pPr>
        <w:pStyle w:val="TOC1"/>
        <w:rPr>
          <w:rFonts w:eastAsiaTheme="minorEastAsia"/>
          <w:b w:val="0"/>
          <w:color w:val="auto"/>
          <w:lang w:eastAsia="en-GB"/>
        </w:rPr>
      </w:pPr>
      <w:r w:rsidRPr="00D46D10">
        <w:t>2.</w:t>
      </w:r>
      <w:r>
        <w:rPr>
          <w:rFonts w:eastAsiaTheme="minorEastAsia"/>
          <w:b w:val="0"/>
          <w:color w:val="auto"/>
          <w:lang w:eastAsia="en-GB"/>
        </w:rPr>
        <w:tab/>
      </w:r>
      <w:r>
        <w:t>IWRAP MK II RISK ASSESSEMENT METHODOLOGY OVERVIEW</w:t>
      </w:r>
      <w:r>
        <w:tab/>
      </w:r>
      <w:r>
        <w:fldChar w:fldCharType="begin"/>
      </w:r>
      <w:r>
        <w:instrText xml:space="preserve"> PAGEREF _Toc34900868 \h </w:instrText>
      </w:r>
      <w:r>
        <w:fldChar w:fldCharType="separate"/>
      </w:r>
      <w:r>
        <w:t>5</w:t>
      </w:r>
      <w:r>
        <w:fldChar w:fldCharType="end"/>
      </w:r>
    </w:p>
    <w:p w14:paraId="4862BC14" w14:textId="5194C588" w:rsidR="00FE7420" w:rsidRDefault="00FE7420">
      <w:pPr>
        <w:pStyle w:val="TOC2"/>
        <w:rPr>
          <w:rFonts w:eastAsiaTheme="minorEastAsia"/>
          <w:color w:val="auto"/>
          <w:lang w:eastAsia="en-GB"/>
        </w:rPr>
      </w:pPr>
      <w:r w:rsidRPr="00D46D10">
        <w:t>2.1.</w:t>
      </w:r>
      <w:r>
        <w:rPr>
          <w:rFonts w:eastAsiaTheme="minorEastAsia"/>
          <w:color w:val="auto"/>
          <w:lang w:eastAsia="en-GB"/>
        </w:rPr>
        <w:tab/>
      </w:r>
      <w:r>
        <w:t>Defining bathymetry, routes, waypoints and legs</w:t>
      </w:r>
      <w:r>
        <w:tab/>
      </w:r>
      <w:r>
        <w:fldChar w:fldCharType="begin"/>
      </w:r>
      <w:r>
        <w:instrText xml:space="preserve"> PAGEREF _Toc34900869 \h </w:instrText>
      </w:r>
      <w:r>
        <w:fldChar w:fldCharType="separate"/>
      </w:r>
      <w:r>
        <w:t>5</w:t>
      </w:r>
      <w:r>
        <w:fldChar w:fldCharType="end"/>
      </w:r>
    </w:p>
    <w:p w14:paraId="0ED635BE" w14:textId="39DFF456" w:rsidR="00FE7420" w:rsidRDefault="00FE7420">
      <w:pPr>
        <w:pStyle w:val="TOC2"/>
        <w:rPr>
          <w:rFonts w:eastAsiaTheme="minorEastAsia"/>
          <w:color w:val="auto"/>
          <w:lang w:eastAsia="en-GB"/>
        </w:rPr>
      </w:pPr>
      <w:r w:rsidRPr="00D46D10">
        <w:t>2.2.</w:t>
      </w:r>
      <w:r>
        <w:rPr>
          <w:rFonts w:eastAsiaTheme="minorEastAsia"/>
          <w:color w:val="auto"/>
          <w:lang w:eastAsia="en-GB"/>
        </w:rPr>
        <w:tab/>
      </w:r>
      <w:r>
        <w:t>Entering traffic volume distributions on each leg</w:t>
      </w:r>
      <w:r>
        <w:tab/>
      </w:r>
      <w:r>
        <w:fldChar w:fldCharType="begin"/>
      </w:r>
      <w:r>
        <w:instrText xml:space="preserve"> PAGEREF _Toc34900870 \h </w:instrText>
      </w:r>
      <w:r>
        <w:fldChar w:fldCharType="separate"/>
      </w:r>
      <w:r>
        <w:t>6</w:t>
      </w:r>
      <w:r>
        <w:fldChar w:fldCharType="end"/>
      </w:r>
    </w:p>
    <w:p w14:paraId="4AD871C5" w14:textId="3D7A9551" w:rsidR="00FE7420" w:rsidRDefault="00FE7420">
      <w:pPr>
        <w:pStyle w:val="TOC2"/>
        <w:rPr>
          <w:rFonts w:eastAsiaTheme="minorEastAsia"/>
          <w:color w:val="auto"/>
          <w:lang w:eastAsia="en-GB"/>
        </w:rPr>
      </w:pPr>
      <w:r w:rsidRPr="00D46D10">
        <w:t>2.3.</w:t>
      </w:r>
      <w:r>
        <w:rPr>
          <w:rFonts w:eastAsiaTheme="minorEastAsia"/>
          <w:color w:val="auto"/>
          <w:lang w:eastAsia="en-GB"/>
        </w:rPr>
        <w:tab/>
      </w:r>
      <w:r>
        <w:t>Defining traffic lateral distribution</w:t>
      </w:r>
      <w:r>
        <w:tab/>
      </w:r>
      <w:r>
        <w:fldChar w:fldCharType="begin"/>
      </w:r>
      <w:r>
        <w:instrText xml:space="preserve"> PAGEREF _Toc34900871 \h </w:instrText>
      </w:r>
      <w:r>
        <w:fldChar w:fldCharType="separate"/>
      </w:r>
      <w:r>
        <w:t>7</w:t>
      </w:r>
      <w:r>
        <w:fldChar w:fldCharType="end"/>
      </w:r>
    </w:p>
    <w:p w14:paraId="6C9171CC" w14:textId="0C37ECFD" w:rsidR="00FE7420" w:rsidRDefault="00FE7420">
      <w:pPr>
        <w:pStyle w:val="TOC2"/>
        <w:rPr>
          <w:rFonts w:eastAsiaTheme="minorEastAsia"/>
          <w:color w:val="auto"/>
          <w:lang w:eastAsia="en-GB"/>
        </w:rPr>
      </w:pPr>
      <w:r w:rsidRPr="00D46D10">
        <w:t>2.4.</w:t>
      </w:r>
      <w:r>
        <w:rPr>
          <w:rFonts w:eastAsiaTheme="minorEastAsia"/>
          <w:color w:val="auto"/>
          <w:lang w:eastAsia="en-GB"/>
        </w:rPr>
        <w:tab/>
      </w:r>
      <w:r>
        <w:t>Grounding due to drifting</w:t>
      </w:r>
      <w:r>
        <w:tab/>
      </w:r>
      <w:r>
        <w:fldChar w:fldCharType="begin"/>
      </w:r>
      <w:r>
        <w:instrText xml:space="preserve"> PAGEREF _Toc34900872 \h </w:instrText>
      </w:r>
      <w:r>
        <w:fldChar w:fldCharType="separate"/>
      </w:r>
      <w:r>
        <w:t>8</w:t>
      </w:r>
      <w:r>
        <w:fldChar w:fldCharType="end"/>
      </w:r>
    </w:p>
    <w:p w14:paraId="22C79A25" w14:textId="34B8C127" w:rsidR="00FE7420" w:rsidRDefault="00FE7420">
      <w:pPr>
        <w:pStyle w:val="TOC2"/>
        <w:rPr>
          <w:rFonts w:eastAsiaTheme="minorEastAsia"/>
          <w:color w:val="auto"/>
          <w:lang w:eastAsia="en-GB"/>
        </w:rPr>
      </w:pPr>
      <w:r w:rsidRPr="00D46D10">
        <w:t>2.5.</w:t>
      </w:r>
      <w:r>
        <w:rPr>
          <w:rFonts w:eastAsiaTheme="minorEastAsia"/>
          <w:color w:val="auto"/>
          <w:lang w:eastAsia="en-GB"/>
        </w:rPr>
        <w:tab/>
      </w:r>
      <w:r>
        <w:t>Defining other traffic in the area</w:t>
      </w:r>
      <w:r>
        <w:tab/>
      </w:r>
      <w:r>
        <w:fldChar w:fldCharType="begin"/>
      </w:r>
      <w:r>
        <w:instrText xml:space="preserve"> PAGEREF _Toc34900873 \h </w:instrText>
      </w:r>
      <w:r>
        <w:fldChar w:fldCharType="separate"/>
      </w:r>
      <w:r>
        <w:t>9</w:t>
      </w:r>
      <w:r>
        <w:fldChar w:fldCharType="end"/>
      </w:r>
    </w:p>
    <w:p w14:paraId="5E713ACE" w14:textId="264D1B20" w:rsidR="00FE7420" w:rsidRDefault="00FE7420">
      <w:pPr>
        <w:pStyle w:val="TOC2"/>
        <w:rPr>
          <w:rFonts w:eastAsiaTheme="minorEastAsia"/>
          <w:color w:val="auto"/>
          <w:lang w:eastAsia="en-GB"/>
        </w:rPr>
      </w:pPr>
      <w:r w:rsidRPr="00D46D10">
        <w:t>2.6.</w:t>
      </w:r>
      <w:r>
        <w:rPr>
          <w:rFonts w:eastAsiaTheme="minorEastAsia"/>
          <w:color w:val="auto"/>
          <w:lang w:eastAsia="en-GB"/>
        </w:rPr>
        <w:tab/>
      </w:r>
      <w:r>
        <w:t>Selecting causation probability factors (To be revised at ARM11)</w:t>
      </w:r>
      <w:r>
        <w:tab/>
      </w:r>
      <w:r>
        <w:fldChar w:fldCharType="begin"/>
      </w:r>
      <w:r>
        <w:instrText xml:space="preserve"> PAGEREF _Toc34900874 \h </w:instrText>
      </w:r>
      <w:r>
        <w:fldChar w:fldCharType="separate"/>
      </w:r>
      <w:r>
        <w:t>9</w:t>
      </w:r>
      <w:r>
        <w:fldChar w:fldCharType="end"/>
      </w:r>
    </w:p>
    <w:p w14:paraId="38E9E7F9" w14:textId="35FA7097" w:rsidR="00FE7420" w:rsidRDefault="00FE7420">
      <w:pPr>
        <w:pStyle w:val="TOC2"/>
        <w:rPr>
          <w:rFonts w:eastAsiaTheme="minorEastAsia"/>
          <w:color w:val="auto"/>
          <w:lang w:eastAsia="en-GB"/>
        </w:rPr>
      </w:pPr>
      <w:r w:rsidRPr="00D46D10">
        <w:t>2.7.</w:t>
      </w:r>
      <w:r>
        <w:rPr>
          <w:rFonts w:eastAsiaTheme="minorEastAsia"/>
          <w:color w:val="auto"/>
          <w:lang w:eastAsia="en-GB"/>
        </w:rPr>
        <w:tab/>
      </w:r>
      <w:r>
        <w:t>Result calculation and assessment</w:t>
      </w:r>
      <w:r>
        <w:tab/>
      </w:r>
      <w:r>
        <w:fldChar w:fldCharType="begin"/>
      </w:r>
      <w:r>
        <w:instrText xml:space="preserve"> PAGEREF _Toc34900875 \h </w:instrText>
      </w:r>
      <w:r>
        <w:fldChar w:fldCharType="separate"/>
      </w:r>
      <w:r>
        <w:t>10</w:t>
      </w:r>
      <w:r>
        <w:fldChar w:fldCharType="end"/>
      </w:r>
    </w:p>
    <w:p w14:paraId="00750DF5" w14:textId="7E9353FA" w:rsidR="00FE7420" w:rsidRDefault="00FE7420">
      <w:pPr>
        <w:pStyle w:val="TOC1"/>
        <w:rPr>
          <w:rFonts w:eastAsiaTheme="minorEastAsia"/>
          <w:b w:val="0"/>
          <w:color w:val="auto"/>
          <w:lang w:eastAsia="en-GB"/>
        </w:rPr>
      </w:pPr>
      <w:r w:rsidRPr="00D46D10">
        <w:t>3.</w:t>
      </w:r>
      <w:r>
        <w:rPr>
          <w:rFonts w:eastAsiaTheme="minorEastAsia"/>
          <w:b w:val="0"/>
          <w:color w:val="auto"/>
          <w:lang w:eastAsia="en-GB"/>
        </w:rPr>
        <w:tab/>
      </w:r>
      <w:r>
        <w:t>THE NEED FOR TRAINING</w:t>
      </w:r>
      <w:r>
        <w:tab/>
      </w:r>
      <w:r>
        <w:fldChar w:fldCharType="begin"/>
      </w:r>
      <w:r>
        <w:instrText xml:space="preserve"> PAGEREF _Toc34900877 \h </w:instrText>
      </w:r>
      <w:r>
        <w:fldChar w:fldCharType="separate"/>
      </w:r>
      <w:r>
        <w:t>11</w:t>
      </w:r>
      <w:r>
        <w:fldChar w:fldCharType="end"/>
      </w:r>
    </w:p>
    <w:p w14:paraId="2BA205CA" w14:textId="25A522F5"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32F1B164" w14:textId="2EBF22FC" w:rsidR="00D92F5D" w:rsidRPr="008B4A32" w:rsidRDefault="00923B4D">
      <w:pPr>
        <w:pStyle w:val="TableofFigures"/>
        <w:rPr>
          <w:rFonts w:eastAsiaTheme="minorEastAsia"/>
          <w:i w:val="0"/>
          <w:noProof/>
          <w:lang w:val="en-US" w:eastAsia="da-DK"/>
        </w:rPr>
      </w:pPr>
      <w:r>
        <w:fldChar w:fldCharType="begin"/>
      </w:r>
      <w:r>
        <w:instrText xml:space="preserve"> TOC \t "Figure caption" \c </w:instrText>
      </w:r>
      <w:r>
        <w:fldChar w:fldCharType="separate"/>
      </w:r>
      <w:r w:rsidR="00D92F5D" w:rsidRPr="00B968A9">
        <w:rPr>
          <w:rFonts w:cs="Arial"/>
          <w:noProof/>
        </w:rPr>
        <w:t>Figure 1</w:t>
      </w:r>
      <w:r w:rsidR="00D92F5D" w:rsidRPr="008B4A32">
        <w:rPr>
          <w:rFonts w:eastAsiaTheme="minorEastAsia"/>
          <w:i w:val="0"/>
          <w:noProof/>
          <w:lang w:val="en-US" w:eastAsia="da-DK"/>
        </w:rPr>
        <w:tab/>
      </w:r>
      <w:r w:rsidR="00D92F5D">
        <w:rPr>
          <w:noProof/>
          <w:lang w:eastAsia="en-GB"/>
        </w:rPr>
        <w:t xml:space="preserve"> Waterway Density Diagram  derived from AIS data</w:t>
      </w:r>
      <w:r w:rsidR="00D92F5D">
        <w:rPr>
          <w:noProof/>
        </w:rPr>
        <w:tab/>
      </w:r>
      <w:r w:rsidR="00D92F5D">
        <w:rPr>
          <w:noProof/>
        </w:rPr>
        <w:fldChar w:fldCharType="begin"/>
      </w:r>
      <w:r w:rsidR="00D92F5D">
        <w:rPr>
          <w:noProof/>
        </w:rPr>
        <w:instrText xml:space="preserve"> PAGEREF _Toc52873545 \h </w:instrText>
      </w:r>
      <w:r w:rsidR="00D92F5D">
        <w:rPr>
          <w:noProof/>
        </w:rPr>
      </w:r>
      <w:r w:rsidR="00D92F5D">
        <w:rPr>
          <w:noProof/>
        </w:rPr>
        <w:fldChar w:fldCharType="separate"/>
      </w:r>
      <w:r w:rsidR="00D92F5D">
        <w:rPr>
          <w:noProof/>
        </w:rPr>
        <w:t>6</w:t>
      </w:r>
      <w:r w:rsidR="00D92F5D">
        <w:rPr>
          <w:noProof/>
        </w:rPr>
        <w:fldChar w:fldCharType="end"/>
      </w:r>
    </w:p>
    <w:p w14:paraId="7D2F0604" w14:textId="787ACCFD" w:rsidR="00D92F5D" w:rsidRPr="008B4A32" w:rsidRDefault="00D92F5D">
      <w:pPr>
        <w:pStyle w:val="TableofFigures"/>
        <w:rPr>
          <w:rFonts w:eastAsiaTheme="minorEastAsia"/>
          <w:i w:val="0"/>
          <w:noProof/>
          <w:lang w:val="en-US" w:eastAsia="da-DK"/>
        </w:rPr>
      </w:pPr>
      <w:r w:rsidRPr="00B968A9">
        <w:rPr>
          <w:rFonts w:cs="Arial"/>
          <w:noProof/>
        </w:rPr>
        <w:t>Figure 2</w:t>
      </w:r>
      <w:r w:rsidRPr="00523558">
        <w:rPr>
          <w:rFonts w:eastAsiaTheme="minorEastAsia"/>
          <w:i w:val="0"/>
          <w:noProof/>
          <w:lang w:val="en-US" w:eastAsia="da-DK"/>
        </w:rPr>
        <w:tab/>
      </w:r>
      <w:r>
        <w:rPr>
          <w:noProof/>
          <w:lang w:eastAsia="en-GB"/>
        </w:rPr>
        <w:t>IWRAP Waterway model derived from  AIS data and a Nautical Chart.</w:t>
      </w:r>
      <w:r>
        <w:rPr>
          <w:noProof/>
        </w:rPr>
        <w:tab/>
      </w:r>
      <w:r>
        <w:rPr>
          <w:noProof/>
        </w:rPr>
        <w:fldChar w:fldCharType="begin"/>
      </w:r>
      <w:r>
        <w:rPr>
          <w:noProof/>
        </w:rPr>
        <w:instrText xml:space="preserve"> PAGEREF _Toc52873546 \h </w:instrText>
      </w:r>
      <w:r>
        <w:rPr>
          <w:noProof/>
        </w:rPr>
      </w:r>
      <w:r>
        <w:rPr>
          <w:noProof/>
        </w:rPr>
        <w:fldChar w:fldCharType="separate"/>
      </w:r>
      <w:r>
        <w:rPr>
          <w:noProof/>
        </w:rPr>
        <w:t>6</w:t>
      </w:r>
      <w:r>
        <w:rPr>
          <w:noProof/>
        </w:rPr>
        <w:fldChar w:fldCharType="end"/>
      </w:r>
    </w:p>
    <w:p w14:paraId="1006CC9B" w14:textId="6A1B9ACE" w:rsidR="00D92F5D" w:rsidRPr="008B4A32" w:rsidRDefault="00D92F5D">
      <w:pPr>
        <w:pStyle w:val="TableofFigures"/>
        <w:rPr>
          <w:rFonts w:eastAsiaTheme="minorEastAsia"/>
          <w:i w:val="0"/>
          <w:noProof/>
          <w:lang w:val="en-US" w:eastAsia="da-DK"/>
        </w:rPr>
      </w:pPr>
      <w:r w:rsidRPr="00B968A9">
        <w:rPr>
          <w:rFonts w:cs="Arial"/>
          <w:noProof/>
        </w:rPr>
        <w:t>Figure 3</w:t>
      </w:r>
      <w:r w:rsidRPr="00523558">
        <w:rPr>
          <w:rFonts w:eastAsiaTheme="minorEastAsia"/>
          <w:i w:val="0"/>
          <w:noProof/>
          <w:lang w:val="en-US" w:eastAsia="da-DK"/>
        </w:rPr>
        <w:tab/>
      </w:r>
      <w:r>
        <w:rPr>
          <w:noProof/>
          <w:lang w:eastAsia="en-GB"/>
        </w:rPr>
        <w:t>Waterway Heatmap Diagram  derived from AIS data</w:t>
      </w:r>
      <w:r>
        <w:rPr>
          <w:noProof/>
        </w:rPr>
        <w:tab/>
      </w:r>
      <w:r>
        <w:rPr>
          <w:noProof/>
        </w:rPr>
        <w:fldChar w:fldCharType="begin"/>
      </w:r>
      <w:r>
        <w:rPr>
          <w:noProof/>
        </w:rPr>
        <w:instrText xml:space="preserve"> PAGEREF _Toc52873547 \h </w:instrText>
      </w:r>
      <w:r>
        <w:rPr>
          <w:noProof/>
        </w:rPr>
      </w:r>
      <w:r>
        <w:rPr>
          <w:noProof/>
        </w:rPr>
        <w:fldChar w:fldCharType="separate"/>
      </w:r>
      <w:r>
        <w:rPr>
          <w:noProof/>
        </w:rPr>
        <w:t>6</w:t>
      </w:r>
      <w:r>
        <w:rPr>
          <w:noProof/>
        </w:rPr>
        <w:fldChar w:fldCharType="end"/>
      </w:r>
    </w:p>
    <w:p w14:paraId="6FE4013D" w14:textId="6D38B908" w:rsidR="00D92F5D" w:rsidRPr="008B4A32" w:rsidRDefault="00D92F5D">
      <w:pPr>
        <w:pStyle w:val="TableofFigures"/>
        <w:rPr>
          <w:rFonts w:eastAsiaTheme="minorEastAsia"/>
          <w:i w:val="0"/>
          <w:noProof/>
          <w:lang w:val="en-US" w:eastAsia="da-DK"/>
        </w:rPr>
      </w:pPr>
      <w:r>
        <w:rPr>
          <w:noProof/>
          <w:lang w:eastAsia="en-GB"/>
        </w:rPr>
        <w:t>Figure 4</w:t>
      </w:r>
      <w:r w:rsidRPr="00523558">
        <w:rPr>
          <w:rFonts w:eastAsiaTheme="minorEastAsia"/>
          <w:i w:val="0"/>
          <w:noProof/>
          <w:lang w:val="en-US" w:eastAsia="da-DK"/>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_Toc52873548 \h </w:instrText>
      </w:r>
      <w:r>
        <w:rPr>
          <w:noProof/>
        </w:rPr>
      </w:r>
      <w:r>
        <w:rPr>
          <w:noProof/>
        </w:rPr>
        <w:fldChar w:fldCharType="separate"/>
      </w:r>
      <w:r>
        <w:rPr>
          <w:noProof/>
        </w:rPr>
        <w:t>7</w:t>
      </w:r>
      <w:r>
        <w:rPr>
          <w:noProof/>
        </w:rPr>
        <w:fldChar w:fldCharType="end"/>
      </w:r>
    </w:p>
    <w:p w14:paraId="19108470" w14:textId="4D87CD86" w:rsidR="00D92F5D" w:rsidRPr="008B4A32" w:rsidRDefault="00D92F5D">
      <w:pPr>
        <w:pStyle w:val="TableofFigures"/>
        <w:rPr>
          <w:rFonts w:eastAsiaTheme="minorEastAsia"/>
          <w:i w:val="0"/>
          <w:noProof/>
          <w:lang w:val="en-US" w:eastAsia="da-DK"/>
        </w:rPr>
      </w:pPr>
      <w:r>
        <w:rPr>
          <w:noProof/>
          <w:lang w:eastAsia="en-GB"/>
        </w:rPr>
        <w:t>Figure 5</w:t>
      </w:r>
      <w:r w:rsidRPr="00523558">
        <w:rPr>
          <w:rFonts w:eastAsiaTheme="minorEastAsia"/>
          <w:i w:val="0"/>
          <w:noProof/>
          <w:lang w:val="en-US" w:eastAsia="da-DK"/>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_Toc52873549 \h </w:instrText>
      </w:r>
      <w:r>
        <w:rPr>
          <w:noProof/>
        </w:rPr>
      </w:r>
      <w:r>
        <w:rPr>
          <w:noProof/>
        </w:rPr>
        <w:fldChar w:fldCharType="separate"/>
      </w:r>
      <w:r>
        <w:rPr>
          <w:noProof/>
        </w:rPr>
        <w:t>8</w:t>
      </w:r>
      <w:r>
        <w:rPr>
          <w:noProof/>
        </w:rPr>
        <w:fldChar w:fldCharType="end"/>
      </w:r>
    </w:p>
    <w:p w14:paraId="29B57928" w14:textId="0994E258" w:rsidR="00D92F5D" w:rsidRPr="008B4A32" w:rsidRDefault="00D92F5D">
      <w:pPr>
        <w:pStyle w:val="TableofFigures"/>
        <w:rPr>
          <w:rFonts w:eastAsiaTheme="minorEastAsia"/>
          <w:i w:val="0"/>
          <w:noProof/>
          <w:lang w:val="en-US" w:eastAsia="da-DK"/>
        </w:rPr>
      </w:pPr>
      <w:r>
        <w:rPr>
          <w:noProof/>
        </w:rPr>
        <w:t>Figure 6</w:t>
      </w:r>
      <w:r w:rsidRPr="008B4A32">
        <w:rPr>
          <w:rFonts w:eastAsiaTheme="minorEastAsia"/>
          <w:i w:val="0"/>
          <w:noProof/>
          <w:lang w:val="en-US" w:eastAsia="da-DK"/>
        </w:rPr>
        <w:tab/>
      </w:r>
      <w:r>
        <w:rPr>
          <w:noProof/>
        </w:rPr>
        <w:t>Lateral distribution of vessels on route legs</w:t>
      </w:r>
      <w:r>
        <w:rPr>
          <w:noProof/>
        </w:rPr>
        <w:tab/>
      </w:r>
      <w:r>
        <w:rPr>
          <w:noProof/>
        </w:rPr>
        <w:fldChar w:fldCharType="begin"/>
      </w:r>
      <w:r>
        <w:rPr>
          <w:noProof/>
        </w:rPr>
        <w:instrText xml:space="preserve"> PAGEREF _Toc52873550 \h </w:instrText>
      </w:r>
      <w:r>
        <w:rPr>
          <w:noProof/>
        </w:rPr>
      </w:r>
      <w:r>
        <w:rPr>
          <w:noProof/>
        </w:rPr>
        <w:fldChar w:fldCharType="separate"/>
      </w:r>
      <w:r>
        <w:rPr>
          <w:noProof/>
        </w:rPr>
        <w:t>8</w:t>
      </w:r>
      <w:r>
        <w:rPr>
          <w:noProof/>
        </w:rPr>
        <w:fldChar w:fldCharType="end"/>
      </w:r>
    </w:p>
    <w:p w14:paraId="31F5BD69" w14:textId="4964C360" w:rsidR="00D92F5D" w:rsidRPr="008B4A32" w:rsidRDefault="00D92F5D">
      <w:pPr>
        <w:pStyle w:val="TableofFigures"/>
        <w:rPr>
          <w:rFonts w:eastAsiaTheme="minorEastAsia"/>
          <w:i w:val="0"/>
          <w:noProof/>
          <w:lang w:val="en-US" w:eastAsia="da-DK"/>
        </w:rPr>
      </w:pPr>
      <w:r>
        <w:rPr>
          <w:noProof/>
          <w:lang w:eastAsia="en-GB"/>
        </w:rPr>
        <w:t>Figure 7</w:t>
      </w:r>
      <w:r w:rsidRPr="00523558">
        <w:rPr>
          <w:rFonts w:eastAsiaTheme="minorEastAsia"/>
          <w:i w:val="0"/>
          <w:noProof/>
          <w:lang w:val="en-US" w:eastAsia="da-DK"/>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_Toc52873551 \h </w:instrText>
      </w:r>
      <w:r>
        <w:rPr>
          <w:noProof/>
        </w:rPr>
      </w:r>
      <w:r>
        <w:rPr>
          <w:noProof/>
        </w:rPr>
        <w:fldChar w:fldCharType="separate"/>
      </w:r>
      <w:r>
        <w:rPr>
          <w:noProof/>
        </w:rPr>
        <w:t>9</w:t>
      </w:r>
      <w:r>
        <w:rPr>
          <w:noProof/>
        </w:rPr>
        <w:fldChar w:fldCharType="end"/>
      </w:r>
    </w:p>
    <w:p w14:paraId="3B7042BB" w14:textId="1EDFDB86" w:rsidR="00D92F5D" w:rsidRPr="008B4A32" w:rsidRDefault="00D92F5D">
      <w:pPr>
        <w:pStyle w:val="TableofFigures"/>
        <w:rPr>
          <w:rFonts w:eastAsiaTheme="minorEastAsia"/>
          <w:i w:val="0"/>
          <w:noProof/>
          <w:lang w:val="en-US" w:eastAsia="da-DK"/>
        </w:rPr>
      </w:pPr>
      <w:r>
        <w:rPr>
          <w:noProof/>
          <w:lang w:eastAsia="en-GB"/>
        </w:rPr>
        <w:t>Figure 8</w:t>
      </w:r>
      <w:r w:rsidRPr="008B4A32">
        <w:rPr>
          <w:rFonts w:eastAsiaTheme="minorEastAsia"/>
          <w:i w:val="0"/>
          <w:noProof/>
          <w:lang w:val="en-US" w:eastAsia="da-DK"/>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_Toc52873552 \h </w:instrText>
      </w:r>
      <w:r>
        <w:rPr>
          <w:noProof/>
        </w:rPr>
      </w:r>
      <w:r>
        <w:rPr>
          <w:noProof/>
        </w:rPr>
        <w:fldChar w:fldCharType="separate"/>
      </w:r>
      <w:r>
        <w:rPr>
          <w:noProof/>
        </w:rPr>
        <w:t>9</w:t>
      </w:r>
      <w:r>
        <w:rPr>
          <w:noProof/>
        </w:rPr>
        <w:fldChar w:fldCharType="end"/>
      </w:r>
    </w:p>
    <w:p w14:paraId="5CBCD4C0" w14:textId="50BEEB4B" w:rsidR="00D92F5D" w:rsidRPr="008B4A32" w:rsidRDefault="00D92F5D">
      <w:pPr>
        <w:pStyle w:val="TableofFigures"/>
        <w:rPr>
          <w:rFonts w:eastAsiaTheme="minorEastAsia"/>
          <w:i w:val="0"/>
          <w:noProof/>
          <w:lang w:val="en-US" w:eastAsia="da-DK"/>
        </w:rPr>
      </w:pPr>
      <w:r>
        <w:rPr>
          <w:noProof/>
          <w:lang w:eastAsia="en-GB"/>
        </w:rPr>
        <w:t>Figure 9</w:t>
      </w:r>
      <w:r w:rsidRPr="008B4A32">
        <w:rPr>
          <w:rFonts w:eastAsiaTheme="minorEastAsia"/>
          <w:i w:val="0"/>
          <w:noProof/>
          <w:lang w:val="en-US" w:eastAsia="da-DK"/>
        </w:rPr>
        <w:tab/>
      </w:r>
      <w:r>
        <w:rPr>
          <w:noProof/>
          <w:lang w:eastAsia="en-GB"/>
        </w:rPr>
        <w:t>Example of specifying density of non-AIS vessels in a given area</w:t>
      </w:r>
      <w:r>
        <w:rPr>
          <w:noProof/>
        </w:rPr>
        <w:tab/>
      </w:r>
      <w:r>
        <w:rPr>
          <w:noProof/>
        </w:rPr>
        <w:fldChar w:fldCharType="begin"/>
      </w:r>
      <w:r>
        <w:rPr>
          <w:noProof/>
        </w:rPr>
        <w:instrText xml:space="preserve"> PAGEREF _Toc52873553 \h </w:instrText>
      </w:r>
      <w:r>
        <w:rPr>
          <w:noProof/>
        </w:rPr>
      </w:r>
      <w:r>
        <w:rPr>
          <w:noProof/>
        </w:rPr>
        <w:fldChar w:fldCharType="separate"/>
      </w:r>
      <w:r>
        <w:rPr>
          <w:noProof/>
        </w:rPr>
        <w:t>10</w:t>
      </w:r>
      <w:r>
        <w:rPr>
          <w:noProof/>
        </w:rPr>
        <w:fldChar w:fldCharType="end"/>
      </w:r>
    </w:p>
    <w:p w14:paraId="533ABB44" w14:textId="42FC6880" w:rsidR="00D92F5D" w:rsidRPr="008B4A32" w:rsidRDefault="00D92F5D">
      <w:pPr>
        <w:pStyle w:val="TableofFigures"/>
        <w:rPr>
          <w:rFonts w:eastAsiaTheme="minorEastAsia"/>
          <w:i w:val="0"/>
          <w:noProof/>
          <w:lang w:val="en-US" w:eastAsia="da-DK"/>
        </w:rPr>
      </w:pPr>
      <w:r>
        <w:rPr>
          <w:noProof/>
          <w:lang w:eastAsia="en-GB"/>
        </w:rPr>
        <w:t>Figure 10</w:t>
      </w:r>
      <w:r w:rsidRPr="00523558">
        <w:rPr>
          <w:rFonts w:eastAsiaTheme="minorEastAsia"/>
          <w:i w:val="0"/>
          <w:noProof/>
          <w:lang w:val="en-US" w:eastAsia="da-DK"/>
        </w:rPr>
        <w:tab/>
      </w:r>
      <w:r>
        <w:rPr>
          <w:noProof/>
          <w:lang w:eastAsia="en-GB"/>
        </w:rPr>
        <w:t>Tabular result view</w:t>
      </w:r>
      <w:r>
        <w:rPr>
          <w:noProof/>
        </w:rPr>
        <w:tab/>
      </w:r>
      <w:r>
        <w:rPr>
          <w:noProof/>
        </w:rPr>
        <w:fldChar w:fldCharType="begin"/>
      </w:r>
      <w:r>
        <w:rPr>
          <w:noProof/>
        </w:rPr>
        <w:instrText xml:space="preserve"> PAGEREF _Toc52873554 \h </w:instrText>
      </w:r>
      <w:r>
        <w:rPr>
          <w:noProof/>
        </w:rPr>
      </w:r>
      <w:r>
        <w:rPr>
          <w:noProof/>
        </w:rPr>
        <w:fldChar w:fldCharType="separate"/>
      </w:r>
      <w:r>
        <w:rPr>
          <w:noProof/>
        </w:rPr>
        <w:t>11</w:t>
      </w:r>
      <w:r>
        <w:rPr>
          <w:noProof/>
        </w:rPr>
        <w:fldChar w:fldCharType="end"/>
      </w:r>
    </w:p>
    <w:p w14:paraId="0F2F00AA" w14:textId="023E2EDA" w:rsidR="00D92F5D" w:rsidRPr="008B4A32" w:rsidRDefault="00D92F5D">
      <w:pPr>
        <w:pStyle w:val="TableofFigures"/>
        <w:rPr>
          <w:rFonts w:eastAsiaTheme="minorEastAsia"/>
          <w:i w:val="0"/>
          <w:noProof/>
          <w:lang w:val="en-US" w:eastAsia="da-DK"/>
        </w:rPr>
      </w:pPr>
      <w:r>
        <w:rPr>
          <w:noProof/>
          <w:lang w:eastAsia="en-GB"/>
        </w:rPr>
        <w:t>Figure 11</w:t>
      </w:r>
      <w:r w:rsidRPr="00523558">
        <w:rPr>
          <w:rFonts w:eastAsiaTheme="minorEastAsia"/>
          <w:i w:val="0"/>
          <w:noProof/>
          <w:lang w:val="en-US" w:eastAsia="da-DK"/>
        </w:rPr>
        <w:tab/>
      </w:r>
      <w:r>
        <w:rPr>
          <w:noProof/>
          <w:lang w:eastAsia="en-GB"/>
        </w:rPr>
        <w:t>Geographical result view using Colour Coding,</w:t>
      </w:r>
      <w:r>
        <w:rPr>
          <w:noProof/>
        </w:rPr>
        <w:tab/>
      </w:r>
      <w:r>
        <w:rPr>
          <w:noProof/>
        </w:rPr>
        <w:fldChar w:fldCharType="begin"/>
      </w:r>
      <w:r>
        <w:rPr>
          <w:noProof/>
        </w:rPr>
        <w:instrText xml:space="preserve"> PAGEREF _Toc52873555 \h </w:instrText>
      </w:r>
      <w:r>
        <w:rPr>
          <w:noProof/>
        </w:rPr>
      </w:r>
      <w:r>
        <w:rPr>
          <w:noProof/>
        </w:rPr>
        <w:fldChar w:fldCharType="separate"/>
      </w:r>
      <w:r>
        <w:rPr>
          <w:noProof/>
        </w:rPr>
        <w:t>11</w:t>
      </w:r>
      <w:r>
        <w:rPr>
          <w:noProof/>
        </w:rPr>
        <w:fldChar w:fldCharType="end"/>
      </w:r>
    </w:p>
    <w:p w14:paraId="19392EE2" w14:textId="75EC6B3B" w:rsidR="00D92F5D" w:rsidRPr="008B4A32" w:rsidRDefault="00D92F5D">
      <w:pPr>
        <w:pStyle w:val="TableofFigures"/>
        <w:rPr>
          <w:rFonts w:eastAsiaTheme="minorEastAsia"/>
          <w:i w:val="0"/>
          <w:noProof/>
          <w:lang w:val="en-US" w:eastAsia="da-DK"/>
        </w:rPr>
      </w:pPr>
      <w:r>
        <w:rPr>
          <w:noProof/>
          <w:lang w:eastAsia="en-GB"/>
        </w:rPr>
        <w:t>Figure 12</w:t>
      </w:r>
      <w:r w:rsidRPr="008B4A32">
        <w:rPr>
          <w:rFonts w:eastAsiaTheme="minorEastAsia"/>
          <w:i w:val="0"/>
          <w:noProof/>
          <w:lang w:val="en-US" w:eastAsia="da-DK"/>
        </w:rPr>
        <w:tab/>
      </w:r>
      <w:r>
        <w:rPr>
          <w:noProof/>
          <w:lang w:eastAsia="en-GB"/>
        </w:rPr>
        <w:t>Example of the Replay feature in IWRAP MK II</w:t>
      </w:r>
      <w:r>
        <w:rPr>
          <w:noProof/>
        </w:rPr>
        <w:tab/>
      </w:r>
      <w:r>
        <w:rPr>
          <w:noProof/>
        </w:rPr>
        <w:fldChar w:fldCharType="begin"/>
      </w:r>
      <w:r>
        <w:rPr>
          <w:noProof/>
        </w:rPr>
        <w:instrText xml:space="preserve"> PAGEREF _Toc52873556 \h </w:instrText>
      </w:r>
      <w:r>
        <w:rPr>
          <w:noProof/>
        </w:rPr>
      </w:r>
      <w:r>
        <w:rPr>
          <w:noProof/>
        </w:rPr>
        <w:fldChar w:fldCharType="separate"/>
      </w:r>
      <w:r>
        <w:rPr>
          <w:noProof/>
        </w:rPr>
        <w:t>12</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1" w:name="_Toc466115560"/>
      <w:bookmarkStart w:id="2" w:name="_Toc34900865"/>
      <w:r>
        <w:lastRenderedPageBreak/>
        <w:t>INTRODUCTION</w:t>
      </w:r>
      <w:bookmarkEnd w:id="1"/>
      <w:bookmarkEnd w:id="2"/>
    </w:p>
    <w:p w14:paraId="58C1190D" w14:textId="77777777" w:rsidR="00A81BDC" w:rsidRDefault="00A81BDC" w:rsidP="00A81BDC">
      <w:pPr>
        <w:pStyle w:val="Heading1separatationline"/>
      </w:pPr>
    </w:p>
    <w:p w14:paraId="41E9F91A" w14:textId="3E03E57D"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00846889">
        <w:rPr>
          <w:rFonts w:cs="Arial"/>
        </w:rPr>
        <w:t xml:space="preserve"> is</w:t>
      </w:r>
      <w:r w:rsidRPr="0011795F">
        <w:rPr>
          <w:rFonts w:cs="Arial"/>
        </w:rPr>
        <w:t xml:space="preserve"> </w:t>
      </w:r>
      <w:r w:rsidR="00846889">
        <w:rPr>
          <w:rFonts w:cs="Arial"/>
        </w:rPr>
        <w:t xml:space="preserve">a desktop </w:t>
      </w:r>
      <w:r w:rsidRPr="0011795F">
        <w:rPr>
          <w:rFonts w:cs="Arial"/>
        </w:rPr>
        <w:t>risk assessment</w:t>
      </w:r>
      <w:r w:rsidR="00846889">
        <w:rPr>
          <w:rFonts w:cs="Arial"/>
        </w:rPr>
        <w:t xml:space="preserve"> </w:t>
      </w:r>
      <w:r w:rsidR="00665D50">
        <w:rPr>
          <w:rFonts w:cs="Arial"/>
        </w:rPr>
        <w:t>program which is aimed at the calculation of probabilities of ship collisions, allisions and groundings.</w:t>
      </w:r>
      <w:r w:rsidR="00846889">
        <w:rPr>
          <w:rFonts w:cs="Arial"/>
        </w:rPr>
        <w:t>.</w:t>
      </w:r>
      <w:r w:rsidRPr="0011795F">
        <w:rPr>
          <w:rFonts w:cs="Arial"/>
        </w:rPr>
        <w:t xml:space="preserve"> </w:t>
      </w:r>
      <w:r w:rsidR="00846889">
        <w:rPr>
          <w:rFonts w:cs="Arial"/>
        </w:rPr>
        <w:t xml:space="preserve">The program </w:t>
      </w:r>
      <w:r w:rsidR="006E72CA">
        <w:rPr>
          <w:rFonts w:cs="Arial"/>
        </w:rPr>
        <w:t xml:space="preserve">is a part of the overall IALA Risk Management Toolbox as referenced in </w:t>
      </w:r>
      <w:r w:rsidR="00036AFB">
        <w:rPr>
          <w:rFonts w:cs="Arial"/>
        </w:rPr>
        <w:t xml:space="preserve">IALA </w:t>
      </w:r>
      <w:r w:rsidR="006E72CA">
        <w:rPr>
          <w:rFonts w:cs="Arial"/>
        </w:rPr>
        <w:t>G</w:t>
      </w:r>
      <w:r w:rsidR="00036AFB">
        <w:rPr>
          <w:rFonts w:cs="Arial"/>
        </w:rPr>
        <w:t xml:space="preserve">uideline </w:t>
      </w:r>
      <w:r w:rsidR="006E72CA">
        <w:rPr>
          <w:rFonts w:cs="Arial"/>
        </w:rPr>
        <w:t>10</w:t>
      </w:r>
      <w:r w:rsidR="008E2D5D">
        <w:rPr>
          <w:rFonts w:cs="Arial"/>
        </w:rPr>
        <w:t>18</w:t>
      </w:r>
      <w:r w:rsidR="006E72CA">
        <w:rPr>
          <w:rFonts w:cs="Arial"/>
        </w:rPr>
        <w:t xml:space="preserve">. IWRAP Mk II is a quantitative tool intended to work in conjunction with other tools in the Guideline. The tool </w:t>
      </w:r>
      <w:r w:rsidRPr="0011795F">
        <w:rPr>
          <w:rFonts w:cs="Arial"/>
        </w:rPr>
        <w:t>involves developing a model of the waterways to be analysed</w:t>
      </w:r>
      <w:r w:rsidR="006E72CA">
        <w:rPr>
          <w:rFonts w:cs="Arial"/>
        </w:rPr>
        <w:t>, including</w:t>
      </w:r>
      <w:r w:rsidRPr="0011795F">
        <w:rPr>
          <w:rFonts w:cs="Arial"/>
        </w:rPr>
        <w:t xml:space="preserve"> the geometry of the relevant routes, the traffic volume and composition, as well as the bathymetry</w:t>
      </w:r>
      <w:r w:rsidR="0064335F">
        <w:rPr>
          <w:rFonts w:cs="Arial"/>
        </w:rPr>
        <w:t xml:space="preserve"> of the waterways in question.</w:t>
      </w:r>
    </w:p>
    <w:p w14:paraId="2E05A93D" w14:textId="5CF559B2" w:rsidR="00441084" w:rsidRDefault="00A81BDC" w:rsidP="00A81BDC">
      <w:pPr>
        <w:pStyle w:val="BodyText"/>
        <w:rPr>
          <w:rFonts w:cs="Arial"/>
        </w:rPr>
      </w:pPr>
      <w:r w:rsidRPr="0011795F">
        <w:rPr>
          <w:rFonts w:cs="Arial"/>
        </w:rPr>
        <w:t xml:space="preserve">Once the model has been defined, IWRAP Mk II calculates the </w:t>
      </w:r>
      <w:r w:rsidR="00665D50">
        <w:rPr>
          <w:rFonts w:cs="Arial"/>
        </w:rPr>
        <w:t xml:space="preserve">expected </w:t>
      </w:r>
      <w:r w:rsidRPr="0011795F">
        <w:rPr>
          <w:rFonts w:cs="Arial"/>
        </w:rPr>
        <w:t>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34C62595"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w:t>
      </w:r>
      <w:r w:rsidR="00665D50">
        <w:rPr>
          <w:rFonts w:cs="Arial"/>
        </w:rPr>
        <w:t>.</w:t>
      </w:r>
      <w:r w:rsidRPr="0011795F">
        <w:rPr>
          <w:rFonts w:cs="Arial"/>
        </w:rPr>
        <w:t xml:space="preserve"> </w:t>
      </w:r>
      <w:r w:rsidR="00E5690F">
        <w:rPr>
          <w:rFonts w:cs="Arial"/>
        </w:rPr>
        <w:t>T</w:t>
      </w:r>
      <w:r w:rsidRPr="0011795F">
        <w:rPr>
          <w:rFonts w:cs="Arial"/>
        </w:rPr>
        <w:t xml:space="preserve">he output of IWRAP Mk II tool is well suited for </w:t>
      </w:r>
      <w:r w:rsidR="00BD5425">
        <w:rPr>
          <w:rFonts w:cs="Arial"/>
        </w:rPr>
        <w:t>performing such an an</w:t>
      </w:r>
      <w:r w:rsidRPr="0011795F">
        <w:rPr>
          <w:rFonts w:cs="Arial"/>
        </w:rPr>
        <w:t>alysis</w:t>
      </w:r>
      <w:r w:rsidR="00E5690F">
        <w:rPr>
          <w:rFonts w:cs="Arial"/>
        </w:rPr>
        <w:t>.</w:t>
      </w:r>
      <w:r w:rsidRPr="0011795F">
        <w:rPr>
          <w:rFonts w:cs="Arial"/>
        </w:rPr>
        <w:t xml:space="preserve"> .</w:t>
      </w:r>
    </w:p>
    <w:p w14:paraId="0AA7E2C9" w14:textId="5E18D87D" w:rsidR="00A81BDC" w:rsidRPr="007C0544" w:rsidRDefault="00A81BDC" w:rsidP="003B57AB">
      <w:pPr>
        <w:pStyle w:val="Heading2"/>
      </w:pPr>
      <w:bookmarkStart w:id="3" w:name="_Toc100987003"/>
      <w:bookmarkStart w:id="4" w:name="_Toc142978544"/>
      <w:bookmarkStart w:id="5" w:name="_Toc230489185"/>
      <w:bookmarkStart w:id="6" w:name="_Toc231028071"/>
      <w:bookmarkStart w:id="7" w:name="_Toc466115561"/>
      <w:bookmarkStart w:id="8" w:name="_Toc34900866"/>
      <w:r>
        <w:t>O</w:t>
      </w:r>
      <w:r w:rsidR="00CD6AC9">
        <w:t>bjective of the</w:t>
      </w:r>
      <w:r>
        <w:t xml:space="preserve"> IWRAP </w:t>
      </w:r>
      <w:bookmarkEnd w:id="3"/>
      <w:bookmarkEnd w:id="4"/>
      <w:bookmarkEnd w:id="5"/>
      <w:bookmarkEnd w:id="6"/>
      <w:bookmarkEnd w:id="7"/>
      <w:r w:rsidR="00CD6AC9">
        <w:t>tool</w:t>
      </w:r>
      <w:bookmarkEnd w:id="8"/>
    </w:p>
    <w:p w14:paraId="65B3F5B6" w14:textId="77777777" w:rsidR="00A81BDC" w:rsidRDefault="00A81BDC" w:rsidP="00A81BDC">
      <w:pPr>
        <w:pStyle w:val="Heading2separationline"/>
      </w:pPr>
    </w:p>
    <w:p w14:paraId="43E63CE5" w14:textId="309C990D"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w:t>
      </w:r>
      <w:r w:rsidR="00E5690F">
        <w:rPr>
          <w:rFonts w:cs="Arial"/>
        </w:rPr>
        <w:t>calculate</w:t>
      </w:r>
      <w:r w:rsidR="00E5690F" w:rsidRPr="00C03524">
        <w:rPr>
          <w:rFonts w:cs="Arial"/>
        </w:rPr>
        <w:t xml:space="preserve"> </w:t>
      </w:r>
      <w:r w:rsidR="00A81BDC" w:rsidRPr="00C03524">
        <w:rPr>
          <w:rFonts w:cs="Arial"/>
        </w:rPr>
        <w:t>the probability of collisions</w:t>
      </w:r>
      <w:r w:rsidR="00FE7420">
        <w:rPr>
          <w:rFonts w:cs="Arial"/>
        </w:rPr>
        <w:t xml:space="preserve">, </w:t>
      </w:r>
      <w:r w:rsidR="00FE7420" w:rsidRPr="00523558">
        <w:rPr>
          <w:rFonts w:cs="Arial"/>
        </w:rPr>
        <w:t>allisions</w:t>
      </w:r>
      <w:r w:rsidR="00A81BDC" w:rsidRPr="00C03524">
        <w:rPr>
          <w:rFonts w:cs="Arial"/>
        </w:rPr>
        <w:t xml:space="preserve"> and groundings in a given waterway. </w:t>
      </w:r>
      <w:r w:rsidR="00A81BDC">
        <w:rPr>
          <w:rFonts w:cs="Arial"/>
        </w:rPr>
        <w:t xml:space="preserve"> </w:t>
      </w:r>
      <w:r w:rsidR="00A81BDC" w:rsidRPr="00C03524">
        <w:rPr>
          <w:rFonts w:cs="Arial"/>
        </w:rPr>
        <w:t>IWRAP Mk II allows different scenarios to be developed, so that changes in traffic volume or composition, changes in route geometry, changes in the mix of Aids to Navigation or the introduction of other mitigating options, may be evaluated in terms of changes in the</w:t>
      </w:r>
      <w:r w:rsidR="00E5690F">
        <w:rPr>
          <w:rFonts w:cs="Arial"/>
        </w:rPr>
        <w:t xml:space="preserve"> expected</w:t>
      </w:r>
      <w:r w:rsidR="00A81BDC" w:rsidRPr="00C03524">
        <w:rPr>
          <w:rFonts w:cs="Arial"/>
        </w:rPr>
        <w:t xml:space="preserve"> average annual number (probability) of collisions and groundings. </w:t>
      </w:r>
    </w:p>
    <w:p w14:paraId="72BAFC6C" w14:textId="7C3FC2AB" w:rsidR="00A81BDC" w:rsidRDefault="00A81BDC" w:rsidP="003B57AB">
      <w:pPr>
        <w:pStyle w:val="Heading2"/>
      </w:pPr>
      <w:bookmarkStart w:id="9" w:name="_Toc466115562"/>
      <w:bookmarkStart w:id="10" w:name="_Toc34900867"/>
      <w:r>
        <w:t>B</w:t>
      </w:r>
      <w:bookmarkEnd w:id="9"/>
      <w:r w:rsidR="00CD6AC9">
        <w:t>ackground</w:t>
      </w:r>
      <w:bookmarkEnd w:id="10"/>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Fujii and MacDuff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1951D5D3"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r w:rsidR="00A41F8F">
        <w:rPr>
          <w:rFonts w:cs="Arial"/>
        </w:rPr>
        <w:t xml:space="preserve"> </w:t>
      </w:r>
      <w:r w:rsidR="008E2D5D">
        <w:rPr>
          <w:rFonts w:cs="Arial"/>
        </w:rPr>
        <w:t>The program</w:t>
      </w:r>
      <w:r w:rsidR="008E2D5D" w:rsidRPr="00C03524">
        <w:rPr>
          <w:rFonts w:cs="Arial"/>
        </w:rPr>
        <w:t xml:space="preserve"> </w:t>
      </w:r>
      <w:r w:rsidR="008E2D5D">
        <w:rPr>
          <w:rFonts w:cs="Arial"/>
        </w:rPr>
        <w:t>is n</w:t>
      </w:r>
      <w:r w:rsidR="00A41F8F">
        <w:rPr>
          <w:rFonts w:cs="Arial"/>
        </w:rPr>
        <w:t>ow a part of the W</w:t>
      </w:r>
      <w:r w:rsidR="008E2D5D">
        <w:rPr>
          <w:rFonts w:cs="Arial"/>
        </w:rPr>
        <w:t xml:space="preserve">orld </w:t>
      </w:r>
      <w:r w:rsidR="00A41F8F">
        <w:rPr>
          <w:rFonts w:cs="Arial"/>
        </w:rPr>
        <w:t>W</w:t>
      </w:r>
      <w:r w:rsidR="008E2D5D">
        <w:rPr>
          <w:rFonts w:cs="Arial"/>
        </w:rPr>
        <w:t xml:space="preserve">ide </w:t>
      </w:r>
      <w:r w:rsidR="00A41F8F">
        <w:rPr>
          <w:rFonts w:cs="Arial"/>
        </w:rPr>
        <w:t>A</w:t>
      </w:r>
      <w:r w:rsidR="008E2D5D">
        <w:rPr>
          <w:rFonts w:cs="Arial"/>
        </w:rPr>
        <w:t xml:space="preserve">cademy curriculum and training is conducted on multiple locations all over the world. </w:t>
      </w:r>
    </w:p>
    <w:p w14:paraId="0C7FD01B" w14:textId="3767B032" w:rsidR="00441084" w:rsidRPr="00C03524" w:rsidRDefault="00441084" w:rsidP="00A81BDC">
      <w:pPr>
        <w:pStyle w:val="BodyText"/>
        <w:rPr>
          <w:rFonts w:cs="Arial"/>
        </w:rPr>
      </w:pPr>
      <w:r>
        <w:rPr>
          <w:rFonts w:cs="Arial"/>
        </w:rPr>
        <w:t xml:space="preserve">The basic IWRAP Mk II software </w:t>
      </w:r>
      <w:r w:rsidR="00E677C1" w:rsidRPr="00E677C1">
        <w:rPr>
          <w:rFonts w:cs="Arial"/>
          <w:u w:val="single"/>
        </w:rPr>
        <w:t>(limited functionality</w:t>
      </w:r>
      <w:r w:rsidR="00E677C1">
        <w:rPr>
          <w:rFonts w:cs="Arial"/>
        </w:rPr>
        <w:t xml:space="preserve">) </w:t>
      </w:r>
      <w:r>
        <w:rPr>
          <w:rFonts w:cs="Arial"/>
        </w:rPr>
        <w:t>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r w:rsidR="001C7098">
        <w:rPr>
          <w:rFonts w:cs="Arial"/>
        </w:rPr>
        <w:t xml:space="preserve"> </w:t>
      </w:r>
      <w:r w:rsidR="002434DE">
        <w:rPr>
          <w:rFonts w:cs="Arial"/>
        </w:rPr>
        <w:t>Information about how to purchase the commercial version can be obtained from IALA</w:t>
      </w:r>
      <w:r w:rsidR="00931089">
        <w:rPr>
          <w:rFonts w:cs="Arial"/>
        </w:rPr>
        <w:t>.</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1" w:name="_Toc466115563"/>
      <w:r>
        <w:br w:type="page"/>
      </w:r>
    </w:p>
    <w:p w14:paraId="1C07D108" w14:textId="1D876214" w:rsidR="00A81BDC" w:rsidRPr="00A81BDC" w:rsidRDefault="00A81BDC" w:rsidP="00E11175">
      <w:pPr>
        <w:pStyle w:val="Heading1"/>
      </w:pPr>
      <w:bookmarkStart w:id="12" w:name="_Toc34900868"/>
      <w:r w:rsidRPr="00A81BDC">
        <w:lastRenderedPageBreak/>
        <w:t>IWRAP MK II RISK ASSESSEMENT METHODOLOGY OVERVIEW</w:t>
      </w:r>
      <w:bookmarkEnd w:id="11"/>
      <w:bookmarkEnd w:id="12"/>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2629BEB3" w:rsidR="00A81BDC" w:rsidRDefault="00A81BDC" w:rsidP="0064335F">
      <w:pPr>
        <w:pStyle w:val="BodyText"/>
      </w:pPr>
      <w:r w:rsidRPr="00A81BDC">
        <w:t xml:space="preserve">IWRAP Mk II is implemented as a </w:t>
      </w:r>
      <w:r w:rsidR="00DF1C7E">
        <w:t>standard software</w:t>
      </w:r>
      <w:r w:rsidR="00E677C1">
        <w:t xml:space="preserve"> </w:t>
      </w:r>
      <w:r w:rsidRPr="00A81BDC">
        <w:t>application that forms the framework for the process of defining a model of the waterway being analysed.  The IWRAP Mk II Risk Assessment process involves the following steps:</w:t>
      </w:r>
    </w:p>
    <w:p w14:paraId="146729E0" w14:textId="7D6FE7BD" w:rsidR="00FD0238" w:rsidRPr="00AD5E4E" w:rsidRDefault="00FD0238" w:rsidP="00FD0238">
      <w:pPr>
        <w:pStyle w:val="BodyText"/>
        <w:numPr>
          <w:ilvl w:val="0"/>
          <w:numId w:val="45"/>
        </w:numPr>
        <w:rPr>
          <w:u w:val="single"/>
        </w:rPr>
      </w:pPr>
      <w:r w:rsidRPr="00AD5E4E">
        <w:rPr>
          <w:u w:val="single"/>
        </w:rPr>
        <w:t>Input</w:t>
      </w:r>
    </w:p>
    <w:p w14:paraId="491A479A" w14:textId="693F773D" w:rsidR="00FD0238" w:rsidRDefault="00FD0238" w:rsidP="00FD0238">
      <w:pPr>
        <w:pStyle w:val="BodyText"/>
        <w:numPr>
          <w:ilvl w:val="1"/>
          <w:numId w:val="45"/>
        </w:numPr>
      </w:pPr>
      <w:r>
        <w:t>AIS data</w:t>
      </w:r>
    </w:p>
    <w:p w14:paraId="18BF71FE" w14:textId="2A859113" w:rsidR="00F40DF8" w:rsidRDefault="00F40DF8" w:rsidP="009D24CF">
      <w:pPr>
        <w:pStyle w:val="BodyText"/>
        <w:numPr>
          <w:ilvl w:val="1"/>
          <w:numId w:val="45"/>
        </w:numPr>
      </w:pPr>
      <w:r>
        <w:t>Density of vessels without AIS e.g.</w:t>
      </w:r>
      <w:r w:rsidRPr="00F40DF8">
        <w:t xml:space="preserve"> </w:t>
      </w:r>
      <w:r>
        <w:t xml:space="preserve">fishing and </w:t>
      </w:r>
      <w:r w:rsidR="00A52F7C">
        <w:t>pleasure</w:t>
      </w:r>
      <w:r>
        <w:t xml:space="preserve"> vessels</w:t>
      </w:r>
    </w:p>
    <w:p w14:paraId="7B621A66" w14:textId="2600D720" w:rsidR="00FD0238" w:rsidRDefault="00FD0238" w:rsidP="00FD0238">
      <w:pPr>
        <w:pStyle w:val="BodyText"/>
        <w:numPr>
          <w:ilvl w:val="1"/>
          <w:numId w:val="45"/>
        </w:numPr>
      </w:pPr>
      <w:r>
        <w:t>Charts / Bathymetry</w:t>
      </w:r>
    </w:p>
    <w:p w14:paraId="153AF5FD" w14:textId="61F5B1CA" w:rsidR="00FD0238" w:rsidRPr="00AD5E4E" w:rsidRDefault="00FD0238" w:rsidP="00FD0238">
      <w:pPr>
        <w:pStyle w:val="BodyText"/>
        <w:numPr>
          <w:ilvl w:val="0"/>
          <w:numId w:val="45"/>
        </w:numPr>
        <w:rPr>
          <w:u w:val="single"/>
        </w:rPr>
      </w:pPr>
      <w:r w:rsidRPr="00AD5E4E">
        <w:rPr>
          <w:u w:val="single"/>
        </w:rPr>
        <w:t>Operation</w:t>
      </w:r>
    </w:p>
    <w:p w14:paraId="2877D6A4" w14:textId="77777777" w:rsidR="00FD0238" w:rsidRPr="008B4A32" w:rsidRDefault="00FD0238" w:rsidP="00FD0238">
      <w:pPr>
        <w:pStyle w:val="Bullet1"/>
        <w:numPr>
          <w:ilvl w:val="1"/>
          <w:numId w:val="45"/>
        </w:numPr>
      </w:pPr>
      <w:r w:rsidRPr="008B4A32">
        <w:t>Define IWRAP “model” area</w:t>
      </w:r>
    </w:p>
    <w:p w14:paraId="18720F8C" w14:textId="77777777" w:rsidR="00FD0238" w:rsidRPr="00A81BDC" w:rsidRDefault="00FD0238" w:rsidP="00FD0238">
      <w:pPr>
        <w:pStyle w:val="Bullet1"/>
        <w:numPr>
          <w:ilvl w:val="1"/>
          <w:numId w:val="45"/>
        </w:numPr>
      </w:pPr>
      <w:r w:rsidRPr="00A81BDC">
        <w:t>Defining Bathymetry, Routes, Waypoints and Legs;</w:t>
      </w:r>
    </w:p>
    <w:p w14:paraId="6ACB29A6" w14:textId="77777777" w:rsidR="00FD0238" w:rsidRPr="00A81BDC" w:rsidRDefault="00FD0238" w:rsidP="00FD0238">
      <w:pPr>
        <w:pStyle w:val="Bullet1"/>
        <w:numPr>
          <w:ilvl w:val="1"/>
          <w:numId w:val="45"/>
        </w:numPr>
      </w:pPr>
      <w:r w:rsidRPr="00A81BDC">
        <w:t>Entering Traffic Volume Distributions on each Leg;</w:t>
      </w:r>
    </w:p>
    <w:p w14:paraId="0F09C390" w14:textId="77777777" w:rsidR="00FD0238" w:rsidRPr="00A81BDC" w:rsidRDefault="00FD0238" w:rsidP="00FD0238">
      <w:pPr>
        <w:pStyle w:val="Bullet1"/>
        <w:numPr>
          <w:ilvl w:val="1"/>
          <w:numId w:val="45"/>
        </w:numPr>
      </w:pPr>
      <w:r w:rsidRPr="00A81BDC">
        <w:t>Defining Traffic Lateral Distribution;</w:t>
      </w:r>
    </w:p>
    <w:p w14:paraId="04A02157" w14:textId="77777777" w:rsidR="00FD0238" w:rsidRPr="00A81BDC" w:rsidRDefault="00FD0238" w:rsidP="00FD0238">
      <w:pPr>
        <w:pStyle w:val="Bullet1"/>
        <w:numPr>
          <w:ilvl w:val="1"/>
          <w:numId w:val="45"/>
        </w:numPr>
      </w:pPr>
      <w:r w:rsidRPr="00A81BDC">
        <w:t>Grounding due to Drifting;</w:t>
      </w:r>
    </w:p>
    <w:p w14:paraId="0E2BB8A9" w14:textId="77777777" w:rsidR="00FD0238" w:rsidRPr="00A81BDC" w:rsidRDefault="00FD0238" w:rsidP="00FD0238">
      <w:pPr>
        <w:pStyle w:val="Bullet1"/>
        <w:numPr>
          <w:ilvl w:val="1"/>
          <w:numId w:val="45"/>
        </w:numPr>
      </w:pPr>
      <w:r w:rsidRPr="00A81BDC">
        <w:t>Defining other traffic in the area;</w:t>
      </w:r>
    </w:p>
    <w:p w14:paraId="3E57EBC2" w14:textId="77777777" w:rsidR="00FD0238" w:rsidRPr="00A81BDC" w:rsidRDefault="00FD0238" w:rsidP="00FD0238">
      <w:pPr>
        <w:pStyle w:val="Bullet1"/>
        <w:numPr>
          <w:ilvl w:val="1"/>
          <w:numId w:val="45"/>
        </w:numPr>
      </w:pPr>
      <w:r w:rsidRPr="00A81BDC">
        <w:t>Selection Causation Probability Factors;</w:t>
      </w:r>
    </w:p>
    <w:p w14:paraId="28F590A5" w14:textId="3BBF2036" w:rsidR="00FD0238" w:rsidRPr="00AD5E4E" w:rsidRDefault="00FD0238" w:rsidP="00FD0238">
      <w:pPr>
        <w:pStyle w:val="BodyText"/>
        <w:numPr>
          <w:ilvl w:val="0"/>
          <w:numId w:val="45"/>
        </w:numPr>
        <w:rPr>
          <w:u w:val="single"/>
        </w:rPr>
      </w:pPr>
      <w:r w:rsidRPr="00AD5E4E">
        <w:rPr>
          <w:u w:val="single"/>
        </w:rPr>
        <w:t>Output</w:t>
      </w:r>
    </w:p>
    <w:p w14:paraId="2E43926F" w14:textId="7A78A08C" w:rsidR="00FD0238" w:rsidRPr="008B4A32" w:rsidRDefault="00FD0238" w:rsidP="00FD0238">
      <w:pPr>
        <w:pStyle w:val="BodyText"/>
        <w:numPr>
          <w:ilvl w:val="1"/>
          <w:numId w:val="45"/>
        </w:numPr>
      </w:pPr>
      <w:r w:rsidRPr="008B4A32">
        <w:t>Density Analysis</w:t>
      </w:r>
    </w:p>
    <w:p w14:paraId="00B40556" w14:textId="3D32097B" w:rsidR="00FD0238" w:rsidRPr="008B4A32" w:rsidRDefault="00FD0238" w:rsidP="00FD0238">
      <w:pPr>
        <w:pStyle w:val="BodyText"/>
        <w:numPr>
          <w:ilvl w:val="1"/>
          <w:numId w:val="45"/>
        </w:numPr>
      </w:pPr>
      <w:r w:rsidRPr="008B4A32">
        <w:t>Track analysis</w:t>
      </w:r>
    </w:p>
    <w:p w14:paraId="43A279D1" w14:textId="159A17DB" w:rsidR="00FD0238" w:rsidRPr="008B4A32" w:rsidRDefault="00FD0238" w:rsidP="00FD0238">
      <w:pPr>
        <w:pStyle w:val="BodyText"/>
        <w:numPr>
          <w:ilvl w:val="1"/>
          <w:numId w:val="45"/>
        </w:numPr>
      </w:pPr>
      <w:r w:rsidRPr="008B4A32">
        <w:t>Emissions</w:t>
      </w:r>
    </w:p>
    <w:p w14:paraId="06E78CA1" w14:textId="611B5AA5" w:rsidR="00FD0238" w:rsidRPr="008B4A32" w:rsidRDefault="00F40DF8" w:rsidP="00FD0238">
      <w:pPr>
        <w:pStyle w:val="BodyText"/>
        <w:numPr>
          <w:ilvl w:val="1"/>
          <w:numId w:val="45"/>
        </w:numPr>
      </w:pPr>
      <w:r>
        <w:t>R</w:t>
      </w:r>
      <w:r w:rsidR="000F63D8" w:rsidRPr="008B4A32">
        <w:t>eplay</w:t>
      </w:r>
      <w:r>
        <w:t xml:space="preserve"> of AIS tracks</w:t>
      </w:r>
    </w:p>
    <w:p w14:paraId="5BD17E12" w14:textId="104AC066" w:rsidR="00A81BDC" w:rsidRPr="00623FE5" w:rsidRDefault="00FD0238" w:rsidP="00FD0238">
      <w:pPr>
        <w:pStyle w:val="BodyText"/>
        <w:numPr>
          <w:ilvl w:val="1"/>
          <w:numId w:val="45"/>
        </w:numPr>
      </w:pPr>
      <w:r w:rsidRPr="00623FE5">
        <w:t xml:space="preserve">Model Outputs - </w:t>
      </w:r>
      <w:r w:rsidR="00A81BDC" w:rsidRPr="00623FE5">
        <w:t>Result calculation and assessment.</w:t>
      </w:r>
    </w:p>
    <w:p w14:paraId="0EDE536E" w14:textId="240FDE7E" w:rsidR="00A81BDC" w:rsidRDefault="00A81BDC" w:rsidP="0064335F">
      <w:pPr>
        <w:pStyle w:val="BodyText"/>
      </w:pPr>
      <w:r w:rsidRPr="00A81BDC">
        <w:t>Usually</w:t>
      </w:r>
      <w:r w:rsidR="001D7D7E">
        <w:t>,</w:t>
      </w:r>
      <w:r w:rsidRPr="00A81BDC">
        <w:t xml:space="preserve"> the Analyst would assess the results in terms of annual number of collisions and groundings by setting up a baseline waterway scenario and comparing other scenarios to the baseline.  If a cost</w:t>
      </w:r>
      <w:r w:rsidR="001D7D7E">
        <w:t>-</w:t>
      </w:r>
      <w:r w:rsidRPr="00A81BDC">
        <w:t xml:space="preserve">benefit analysis of different mitigating options is required, the </w:t>
      </w:r>
      <w:r w:rsidR="00F40DF8">
        <w:t>A</w:t>
      </w:r>
      <w:r w:rsidRPr="00A81BDC">
        <w:t>nalyst would use the output of IWRAP Mk II to further assess the consequences of the resulting collisions and groundings.</w:t>
      </w:r>
    </w:p>
    <w:p w14:paraId="2AB7C4CB" w14:textId="0FD73C9A" w:rsidR="00910D1F" w:rsidRDefault="00910D1F" w:rsidP="008B4A32">
      <w:pPr>
        <w:pStyle w:val="BodyText"/>
      </w:pPr>
      <w:r>
        <w:t>Detailed information about the steps involved in the</w:t>
      </w:r>
      <w:r w:rsidRPr="00910D1F">
        <w:t xml:space="preserve"> IWRAP Mk II Risk Assessment process</w:t>
      </w:r>
      <w:r>
        <w:t xml:space="preserve">, can be found in the manual </w:t>
      </w:r>
      <w:r w:rsidR="009B6FE7">
        <w:t xml:space="preserve">included </w:t>
      </w:r>
      <w:r>
        <w:t>in</w:t>
      </w:r>
      <w:r w:rsidRPr="00910D1F">
        <w:t xml:space="preserve"> </w:t>
      </w:r>
      <w:r>
        <w:t xml:space="preserve">the IWRAP software and in </w:t>
      </w:r>
      <w:hyperlink r:id="rId25" w:history="1">
        <w:r w:rsidRPr="00910D1F">
          <w:rPr>
            <w:rStyle w:val="Hyperlink"/>
          </w:rPr>
          <w:t>the IALA IWRAP Wiki</w:t>
        </w:r>
      </w:hyperlink>
      <w:r>
        <w:t xml:space="preserve">. </w:t>
      </w:r>
      <w:bookmarkStart w:id="13" w:name="_Toc466115564"/>
      <w:bookmarkStart w:id="14" w:name="_Toc34900869"/>
      <w:bookmarkStart w:id="15" w:name="_Toc231028074"/>
    </w:p>
    <w:p w14:paraId="7E953859" w14:textId="77777777" w:rsidR="00910D1F" w:rsidRDefault="00910D1F" w:rsidP="008B4A32">
      <w:pPr>
        <w:pStyle w:val="BodyText"/>
      </w:pPr>
    </w:p>
    <w:p w14:paraId="1A505FF6" w14:textId="0F16F3D7" w:rsidR="00AD5E4E" w:rsidRPr="008B4A32" w:rsidRDefault="00AD5E4E">
      <w:pPr>
        <w:pStyle w:val="Heading2"/>
      </w:pPr>
      <w:r w:rsidRPr="008B4A32">
        <w:t>Define model “Area”</w:t>
      </w:r>
    </w:p>
    <w:p w14:paraId="19D8DE8F" w14:textId="2260ABCE" w:rsidR="004A7EFB" w:rsidRDefault="004A7EFB" w:rsidP="008B4A32">
      <w:pPr>
        <w:pStyle w:val="BodyText"/>
        <w:rPr>
          <w:u w:val="single"/>
        </w:rPr>
      </w:pPr>
      <w:r w:rsidRPr="008B4A32">
        <w:t>The first step in creating a model is to zoom in on the area y</w:t>
      </w:r>
      <w:r w:rsidR="00910D1F" w:rsidRPr="003B57AB">
        <w:t>ou want to model and use the Mo</w:t>
      </w:r>
      <w:r w:rsidRPr="008B4A32">
        <w:t>del Area tool to draw a polygon defining your area of interest. This polygon is used to filter your AIS data when you either import or download AIS data, i.e. only AIS inside the area will be used.</w:t>
      </w:r>
      <w:r w:rsidRPr="004A7EFB" w:rsidDel="004A7EFB">
        <w:rPr>
          <w:u w:val="single"/>
        </w:rPr>
        <w:t xml:space="preserve"> </w:t>
      </w:r>
    </w:p>
    <w:p w14:paraId="0233631B" w14:textId="33352EC7" w:rsidR="00A81BDC" w:rsidRPr="00A81BDC" w:rsidRDefault="00A81BDC">
      <w:pPr>
        <w:pStyle w:val="Heading2"/>
      </w:pPr>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13"/>
      <w:r w:rsidR="00CD6AC9">
        <w:t>and legs</w:t>
      </w:r>
      <w:bookmarkEnd w:id="14"/>
    </w:p>
    <w:bookmarkEnd w:id="15"/>
    <w:p w14:paraId="5F231B87" w14:textId="07B15448" w:rsidR="00E171E4" w:rsidRDefault="00A81BDC" w:rsidP="0064335F">
      <w:pPr>
        <w:pStyle w:val="BodyText"/>
      </w:pPr>
      <w:r w:rsidRPr="00A81BDC">
        <w:t xml:space="preserve">The </w:t>
      </w:r>
      <w:r w:rsidR="00910D1F">
        <w:t>next</w:t>
      </w:r>
      <w:r w:rsidR="00910D1F" w:rsidRPr="00A81BDC">
        <w:t xml:space="preserve"> </w:t>
      </w:r>
      <w:r w:rsidRPr="00A81BDC">
        <w:t>step of developing an IWRAP Mk II waterway model is to obtain as much information as possible on the geometry of the waterway, its bathymetry and its route layout.  The bathymetry information can be obtained from Nautical Charts</w:t>
      </w:r>
      <w:r w:rsidR="00E171E4">
        <w:t>.</w:t>
      </w:r>
    </w:p>
    <w:p w14:paraId="71000255" w14:textId="58C49A32" w:rsidR="00A81BDC" w:rsidRDefault="00E171E4" w:rsidP="0064335F">
      <w:pPr>
        <w:pStyle w:val="BodyText"/>
      </w:pPr>
      <w:r>
        <w:t>I</w:t>
      </w:r>
      <w:r w:rsidR="00A81BDC" w:rsidRPr="00A81BDC">
        <w:t>nformation about the routes can best be obtained from AIS data, statistically processed to generate a Density Plot</w:t>
      </w:r>
      <w:r w:rsidR="00DA1967">
        <w:t xml:space="preserve"> </w:t>
      </w:r>
      <w:r w:rsidR="009B6FE7">
        <w:t>and Heat M</w:t>
      </w:r>
      <w:r w:rsidR="00DA1967">
        <w:t>ap</w:t>
      </w:r>
      <w:r w:rsidR="00A81BDC" w:rsidRPr="00A81BDC">
        <w:t>.  If such a plot is not available, route layout information may be obtained from other sources.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16" w:name="_Toc52873516"/>
            <w:bookmarkStart w:id="17" w:name="_Toc52873544"/>
            <w:bookmarkStart w:id="18" w:name="_Toc52873545"/>
            <w:bookmarkEnd w:id="16"/>
            <w:bookmarkEnd w:id="17"/>
            <w:r>
              <w:rPr>
                <w:b w:val="0"/>
                <w:bCs w:val="0"/>
                <w:i w:val="0"/>
                <w:noProof/>
                <w:lang w:val="da-DK" w:eastAsia="da-DK"/>
              </w:rPr>
              <w:lastRenderedPageBreak/>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18"/>
          </w:p>
        </w:tc>
        <w:tc>
          <w:tcPr>
            <w:tcW w:w="5098" w:type="dxa"/>
          </w:tcPr>
          <w:p w14:paraId="36503396" w14:textId="6161C759" w:rsidR="00C05C24" w:rsidRPr="007844A4" w:rsidRDefault="00C05C24" w:rsidP="009B6FE7">
            <w:pPr>
              <w:pStyle w:val="Figurecaption"/>
              <w:jc w:val="center"/>
              <w:rPr>
                <w:rFonts w:cs="Arial"/>
              </w:rPr>
            </w:pPr>
            <w:bookmarkStart w:id="19" w:name="_Ref481504702"/>
            <w:bookmarkStart w:id="20" w:name="_Toc52873546"/>
            <w:r w:rsidRPr="00A81BDC">
              <w:rPr>
                <w:rFonts w:cs="Arial"/>
                <w:b w:val="0"/>
                <w:bCs w:val="0"/>
                <w:i w:val="0"/>
                <w:noProof/>
                <w:sz w:val="24"/>
                <w:lang w:val="da-DK" w:eastAsia="da-DK"/>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w:t>
            </w:r>
            <w:r w:rsidR="009B6FE7">
              <w:rPr>
                <w:lang w:eastAsia="en-GB"/>
              </w:rPr>
              <w:t>showing bathymetry and legs</w:t>
            </w:r>
            <w:bookmarkEnd w:id="19"/>
            <w:r w:rsidR="00DA1967">
              <w:rPr>
                <w:lang w:eastAsia="en-GB"/>
              </w:rPr>
              <w:t>.</w:t>
            </w:r>
            <w:bookmarkEnd w:id="20"/>
            <w:r w:rsidR="00DA1967">
              <w:rPr>
                <w:lang w:eastAsia="en-GB"/>
              </w:rPr>
              <w:t xml:space="preserve"> </w:t>
            </w:r>
          </w:p>
        </w:tc>
      </w:tr>
    </w:tbl>
    <w:p w14:paraId="77770BA6" w14:textId="77777777" w:rsidR="003B57AB" w:rsidRDefault="003B57AB">
      <w:pPr>
        <w:spacing w:after="200" w:line="276" w:lineRule="auto"/>
        <w:rPr>
          <w:rFonts w:cs="Arial"/>
          <w:sz w:val="22"/>
        </w:rPr>
      </w:pPr>
      <w:r>
        <w:rPr>
          <w:noProof/>
          <w:lang w:val="da-DK" w:eastAsia="da-DK"/>
        </w:rPr>
        <w:drawing>
          <wp:inline distT="0" distB="0" distL="0" distR="0" wp14:anchorId="71007A88" wp14:editId="3A69A55F">
            <wp:extent cx="3785520" cy="1880235"/>
            <wp:effectExtent l="0" t="0" r="5715" b="5715"/>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7442" t="35515" r="24121" b="16980"/>
                    <a:stretch/>
                  </pic:blipFill>
                  <pic:spPr bwMode="auto">
                    <a:xfrm>
                      <a:off x="0" y="0"/>
                      <a:ext cx="3786794" cy="1880868"/>
                    </a:xfrm>
                    <a:prstGeom prst="rect">
                      <a:avLst/>
                    </a:prstGeom>
                    <a:ln>
                      <a:noFill/>
                    </a:ln>
                    <a:extLst>
                      <a:ext uri="{53640926-AAD7-44D8-BBD7-CCE9431645EC}">
                        <a14:shadowObscured xmlns:a14="http://schemas.microsoft.com/office/drawing/2010/main"/>
                      </a:ext>
                    </a:extLst>
                  </pic:spPr>
                </pic:pic>
              </a:graphicData>
            </a:graphic>
          </wp:inline>
        </w:drawing>
      </w:r>
    </w:p>
    <w:p w14:paraId="3A12C571" w14:textId="1D299E1C" w:rsidR="00841EA8" w:rsidRDefault="003B57AB" w:rsidP="008B4A32">
      <w:pPr>
        <w:pStyle w:val="Figurecaption"/>
        <w:rPr>
          <w:rFonts w:cs="Arial"/>
        </w:rPr>
      </w:pPr>
      <w:bookmarkStart w:id="21" w:name="_Toc52873547"/>
      <w:r w:rsidRPr="00A81BDC">
        <w:rPr>
          <w:lang w:eastAsia="en-GB"/>
        </w:rPr>
        <w:t xml:space="preserve">Waterway </w:t>
      </w:r>
      <w:r>
        <w:rPr>
          <w:lang w:eastAsia="en-GB"/>
        </w:rPr>
        <w:t>Heat</w:t>
      </w:r>
      <w:r w:rsidR="009B6FE7">
        <w:rPr>
          <w:lang w:eastAsia="en-GB"/>
        </w:rPr>
        <w:t xml:space="preserve"> M</w:t>
      </w:r>
      <w:r>
        <w:rPr>
          <w:lang w:eastAsia="en-GB"/>
        </w:rPr>
        <w:t>ap</w:t>
      </w:r>
      <w:r w:rsidRPr="00A81BDC">
        <w:rPr>
          <w:lang w:eastAsia="en-GB"/>
        </w:rPr>
        <w:t xml:space="preserve"> Diagram</w:t>
      </w:r>
      <w:r>
        <w:rPr>
          <w:lang w:eastAsia="en-GB"/>
        </w:rPr>
        <w:br/>
      </w:r>
      <w:r w:rsidRPr="00A81BDC">
        <w:rPr>
          <w:lang w:eastAsia="en-GB"/>
        </w:rPr>
        <w:t xml:space="preserve"> derived from AIS data</w:t>
      </w:r>
      <w:bookmarkEnd w:id="21"/>
      <w:r>
        <w:rPr>
          <w:rFonts w:cs="Arial"/>
        </w:rPr>
        <w:t xml:space="preserve"> </w:t>
      </w:r>
      <w:r w:rsidR="00841EA8">
        <w:rPr>
          <w:rFonts w:cs="Arial"/>
        </w:rPr>
        <w:br w:type="page"/>
      </w:r>
    </w:p>
    <w:p w14:paraId="19E9B2BD" w14:textId="140D016A" w:rsidR="006C2A0B" w:rsidRPr="006C2A0B" w:rsidRDefault="006C2A0B" w:rsidP="003B57AB">
      <w:pPr>
        <w:pStyle w:val="Heading2"/>
      </w:pPr>
      <w:bookmarkStart w:id="22" w:name="_Toc466115565"/>
      <w:bookmarkStart w:id="23" w:name="_Toc34900870"/>
      <w:r w:rsidRPr="006C2A0B">
        <w:lastRenderedPageBreak/>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2"/>
      <w:r w:rsidR="00CD6AC9">
        <w:t>on each leg</w:t>
      </w:r>
      <w:bookmarkEnd w:id="23"/>
    </w:p>
    <w:p w14:paraId="3F5C5988" w14:textId="4D3A8E14" w:rsidR="006C2A0B" w:rsidRPr="006C2A0B" w:rsidRDefault="006C2A0B" w:rsidP="0064335F">
      <w:pPr>
        <w:pStyle w:val="BodyText"/>
      </w:pPr>
      <w:r w:rsidRPr="006C2A0B">
        <w:t xml:space="preserve">Once the route layout has been defined, the </w:t>
      </w:r>
      <w:r w:rsidR="009B6FE7">
        <w:t>A</w:t>
      </w:r>
      <w:r w:rsidRPr="006C2A0B">
        <w:t xml:space="preserve">nalyst needs to enter information about the traffic volume and the traffic composition in each direction on each route leg, using the </w:t>
      </w:r>
      <w:r w:rsidRPr="00983A3D">
        <w:rPr>
          <w:b/>
        </w:rPr>
        <w:t>Traffic Editor</w:t>
      </w:r>
      <w:r w:rsidRPr="006C2A0B">
        <w:t>.</w:t>
      </w:r>
    </w:p>
    <w:p w14:paraId="54E39B8F"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24" w:name="_Toc231027952"/>
      <w:bookmarkStart w:id="25" w:name="_Toc466112642"/>
      <w:bookmarkStart w:id="26" w:name="_Toc52873548"/>
      <w:r w:rsidRPr="006C2A0B">
        <w:rPr>
          <w:lang w:eastAsia="en-GB"/>
        </w:rPr>
        <w:t>Traffic Volume Editor used for entering information about vessel traffic volume and composition</w:t>
      </w:r>
      <w:bookmarkEnd w:id="24"/>
      <w:bookmarkEnd w:id="25"/>
      <w:bookmarkEnd w:id="26"/>
    </w:p>
    <w:p w14:paraId="6388C6D4" w14:textId="5A698595" w:rsidR="006C2A0B" w:rsidRPr="006C2A0B" w:rsidRDefault="006C2A0B" w:rsidP="0064335F">
      <w:pPr>
        <w:pStyle w:val="BodyText"/>
      </w:pPr>
      <w:r w:rsidRPr="006C2A0B">
        <w:t xml:space="preserve">IWRAP Mk II uses </w:t>
      </w:r>
      <w:r w:rsidR="00801F7F">
        <w:t>several</w:t>
      </w:r>
      <w:r w:rsidRPr="006C2A0B">
        <w:t xml:space="preserve"> different types of vessel categories each of which is divided into several length categories.  The information about the number of vessels in each category can be obtained </w:t>
      </w:r>
      <w:r w:rsidR="009B6FE7">
        <w:t xml:space="preserve">automatically </w:t>
      </w:r>
      <w:r w:rsidRPr="006C2A0B">
        <w:t>from AIS data</w:t>
      </w:r>
      <w:r w:rsidR="009B6FE7">
        <w:t>, however, volumes can be adjusted manually if required</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7" w:name="_Toc466115566"/>
      <w:r>
        <w:br w:type="page"/>
      </w:r>
    </w:p>
    <w:p w14:paraId="0082C334" w14:textId="1121ABB0" w:rsidR="006C2A0B" w:rsidRPr="006C2A0B" w:rsidRDefault="006C2A0B" w:rsidP="003B57AB">
      <w:pPr>
        <w:pStyle w:val="Heading2"/>
      </w:pPr>
      <w:bookmarkStart w:id="28" w:name="_Toc34900871"/>
      <w:r w:rsidRPr="006C2A0B">
        <w:lastRenderedPageBreak/>
        <w:t>D</w:t>
      </w:r>
      <w:r w:rsidR="00CD6AC9">
        <w:t>efining</w:t>
      </w:r>
      <w:r w:rsidRPr="006C2A0B">
        <w:t xml:space="preserve"> </w:t>
      </w:r>
      <w:r w:rsidR="00CD6AC9">
        <w:t>traffic</w:t>
      </w:r>
      <w:r w:rsidRPr="006C2A0B">
        <w:t xml:space="preserve"> </w:t>
      </w:r>
      <w:bookmarkEnd w:id="27"/>
      <w:r w:rsidR="00CD6AC9">
        <w:t>lateral distribution</w:t>
      </w:r>
      <w:bookmarkEnd w:id="28"/>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504CCF45" w:rsid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This is done using the IWRAP Mk II </w:t>
      </w:r>
      <w:r w:rsidR="00983A3D">
        <w:rPr>
          <w:b/>
        </w:rPr>
        <w:t>L</w:t>
      </w:r>
      <w:r w:rsidRPr="00983A3D">
        <w:rPr>
          <w:b/>
        </w:rPr>
        <w:t>eg editor</w:t>
      </w:r>
      <w:r w:rsidRPr="006C2A0B">
        <w:t>.</w:t>
      </w:r>
    </w:p>
    <w:p w14:paraId="74B8C2E5" w14:textId="7AE851A3" w:rsidR="004C3583" w:rsidRDefault="004C3583" w:rsidP="00535870">
      <w:pPr>
        <w:pStyle w:val="BodyText"/>
      </w:pPr>
      <w:r>
        <w:rPr>
          <w:noProof/>
          <w:lang w:val="da-DK" w:eastAsia="da-DK"/>
        </w:rPr>
        <w:drawing>
          <wp:inline distT="0" distB="0" distL="0" distR="0" wp14:anchorId="15E9C9D9" wp14:editId="44F14DF1">
            <wp:extent cx="4177812" cy="2630659"/>
            <wp:effectExtent l="0" t="0" r="0" b="0"/>
            <wp:docPr id="9"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30"/>
                    <a:stretch>
                      <a:fillRect/>
                    </a:stretch>
                  </pic:blipFill>
                  <pic:spPr>
                    <a:xfrm>
                      <a:off x="0" y="0"/>
                      <a:ext cx="4218109" cy="2656033"/>
                    </a:xfrm>
                    <a:prstGeom prst="rect">
                      <a:avLst/>
                    </a:prstGeom>
                  </pic:spPr>
                </pic:pic>
              </a:graphicData>
            </a:graphic>
          </wp:inline>
        </w:drawing>
      </w:r>
    </w:p>
    <w:p w14:paraId="1EF6EC07" w14:textId="77777777" w:rsidR="004C3583" w:rsidRDefault="004C3583" w:rsidP="004C3583">
      <w:pPr>
        <w:pStyle w:val="Figurecaption"/>
        <w:jc w:val="center"/>
      </w:pPr>
      <w:r>
        <w:t>Lateral distribution of vessels on route legs</w:t>
      </w:r>
    </w:p>
    <w:p w14:paraId="3D90C1FE" w14:textId="7F7968F8" w:rsidR="004C3583" w:rsidRDefault="004C3583" w:rsidP="00535870">
      <w:pPr>
        <w:pStyle w:val="BodyText"/>
      </w:pPr>
    </w:p>
    <w:p w14:paraId="6FBCED0D" w14:textId="77777777" w:rsidR="004C3583" w:rsidRDefault="004C3583" w:rsidP="00535870">
      <w:pPr>
        <w:pStyle w:val="BodyText"/>
      </w:pPr>
    </w:p>
    <w:p w14:paraId="090BCCA6" w14:textId="4B610A22" w:rsidR="004C3583" w:rsidRPr="006C2A0B" w:rsidRDefault="004C3583" w:rsidP="00535870">
      <w:pPr>
        <w:pStyle w:val="BodyText"/>
      </w:pPr>
    </w:p>
    <w:p w14:paraId="78460C3E"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29" w:name="_Toc231027953"/>
      <w:bookmarkStart w:id="30" w:name="_Toc466112643"/>
      <w:bookmarkStart w:id="31" w:name="_Toc52873549"/>
      <w:r w:rsidRPr="006C2A0B">
        <w:rPr>
          <w:lang w:eastAsia="en-GB"/>
        </w:rPr>
        <w:t>Route Leg editor used for entering information about lateral distribution of vessels on a route leg</w:t>
      </w:r>
      <w:bookmarkEnd w:id="29"/>
      <w:bookmarkEnd w:id="30"/>
      <w:bookmarkEnd w:id="31"/>
    </w:p>
    <w:p w14:paraId="76C25DC2" w14:textId="3B8CCBC1" w:rsidR="00AF5FF9" w:rsidRDefault="006C2A0B" w:rsidP="00AF5FF9">
      <w:pPr>
        <w:spacing w:after="120"/>
        <w:jc w:val="center"/>
        <w:rPr>
          <w:rFonts w:cs="Arial"/>
          <w:sz w:val="22"/>
        </w:rPr>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w:t>
      </w:r>
      <w:r w:rsidR="004C3583">
        <w:t xml:space="preserve">the program </w:t>
      </w:r>
      <w:r w:rsidRPr="006C2A0B">
        <w:t>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2" w:name="_Toc466115567"/>
      <w:r>
        <w:br w:type="page"/>
      </w:r>
    </w:p>
    <w:p w14:paraId="414C4580" w14:textId="79B2E3AA" w:rsidR="006C2A0B" w:rsidRPr="006C2A0B" w:rsidRDefault="004C3583" w:rsidP="003B57AB">
      <w:pPr>
        <w:pStyle w:val="Heading2"/>
      </w:pPr>
      <w:bookmarkStart w:id="33" w:name="_Toc34900872"/>
      <w:r>
        <w:lastRenderedPageBreak/>
        <w:t xml:space="preserve">Assessment of </w:t>
      </w:r>
      <w:r w:rsidR="006C2A0B" w:rsidRPr="006C2A0B">
        <w:t>G</w:t>
      </w:r>
      <w:bookmarkEnd w:id="32"/>
      <w:r w:rsidR="00CD6AC9">
        <w:t>rounding due to drifting</w:t>
      </w:r>
      <w:bookmarkEnd w:id="33"/>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34" w:name="_Toc466112644"/>
      <w:bookmarkStart w:id="35" w:name="_Ref481504839"/>
      <w:bookmarkStart w:id="36" w:name="_Toc52873551"/>
      <w:r w:rsidRPr="006C2A0B">
        <w:rPr>
          <w:lang w:eastAsia="en-GB"/>
        </w:rPr>
        <w:t>Example of a defined blackout frequency and the time it takes to recover from a blackout</w:t>
      </w:r>
      <w:bookmarkEnd w:id="34"/>
      <w:bookmarkEnd w:id="35"/>
      <w:bookmarkEnd w:id="36"/>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46C44F43" w:rsidR="006C2A0B" w:rsidRPr="006C2A0B" w:rsidRDefault="006C2A0B" w:rsidP="006C2A0B">
      <w:pPr>
        <w:pStyle w:val="Figurecaption"/>
        <w:jc w:val="center"/>
        <w:rPr>
          <w:lang w:eastAsia="en-GB"/>
        </w:rPr>
      </w:pPr>
      <w:bookmarkStart w:id="37" w:name="_Toc466112645"/>
      <w:bookmarkStart w:id="38" w:name="_Ref481504842"/>
      <w:bookmarkStart w:id="39" w:name="_Toc52873552"/>
      <w:r w:rsidRPr="006C2A0B">
        <w:rPr>
          <w:lang w:eastAsia="en-GB"/>
        </w:rPr>
        <w:t>Example of the</w:t>
      </w:r>
      <w:r w:rsidR="004C3583">
        <w:rPr>
          <w:lang w:eastAsia="en-GB"/>
        </w:rPr>
        <w:t xml:space="preserve"> compass rose used to define</w:t>
      </w:r>
      <w:r w:rsidR="009D24CF">
        <w:rPr>
          <w:lang w:eastAsia="en-GB"/>
        </w:rPr>
        <w:t xml:space="preserve"> </w:t>
      </w:r>
      <w:r w:rsidRPr="006C2A0B">
        <w:rPr>
          <w:lang w:eastAsia="en-GB"/>
        </w:rPr>
        <w:t>probability o</w:t>
      </w:r>
      <w:r w:rsidR="004C3583">
        <w:rPr>
          <w:lang w:eastAsia="en-GB"/>
        </w:rPr>
        <w:t>f</w:t>
      </w:r>
      <w:r w:rsidRPr="006C2A0B">
        <w:rPr>
          <w:lang w:eastAsia="en-GB"/>
        </w:rPr>
        <w:t xml:space="preserve"> drifting</w:t>
      </w:r>
      <w:r w:rsidR="009D24CF">
        <w:rPr>
          <w:lang w:eastAsia="en-GB"/>
        </w:rPr>
        <w:t xml:space="preserve"> </w:t>
      </w:r>
      <w:r w:rsidRPr="006C2A0B">
        <w:rPr>
          <w:lang w:eastAsia="en-GB"/>
        </w:rPr>
        <w:t>direction</w:t>
      </w:r>
      <w:bookmarkEnd w:id="37"/>
      <w:bookmarkEnd w:id="38"/>
      <w:bookmarkEnd w:id="39"/>
      <w:r w:rsidR="00E7450E">
        <w:rPr>
          <w:lang w:eastAsia="en-GB"/>
        </w:rPr>
        <w:t xml:space="preserve"> </w:t>
      </w:r>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0" w:name="_Toc466115568"/>
      <w:r>
        <w:br w:type="page"/>
      </w:r>
    </w:p>
    <w:p w14:paraId="7B8D7AB1" w14:textId="6BEB219F" w:rsidR="006C2A0B" w:rsidRPr="006C2A0B" w:rsidRDefault="006C2A0B" w:rsidP="003B57AB">
      <w:pPr>
        <w:pStyle w:val="Heading2"/>
      </w:pPr>
      <w:bookmarkStart w:id="41" w:name="_Toc34900873"/>
      <w:r w:rsidRPr="006C2A0B">
        <w:lastRenderedPageBreak/>
        <w:t>D</w:t>
      </w:r>
      <w:bookmarkEnd w:id="40"/>
      <w:r w:rsidR="00CD6AC9">
        <w:t>efining other traffic in the area</w:t>
      </w:r>
      <w:bookmarkEnd w:id="41"/>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493E3F89" w:rsidR="006C2A0B" w:rsidRPr="006C2A0B" w:rsidRDefault="006C2A0B" w:rsidP="006C2A0B">
      <w:pPr>
        <w:spacing w:after="120"/>
        <w:rPr>
          <w:rFonts w:cs="Arial"/>
          <w:sz w:val="22"/>
        </w:rPr>
      </w:pPr>
      <w:r w:rsidRPr="006C2A0B">
        <w:rPr>
          <w:rFonts w:cs="Arial"/>
          <w:sz w:val="22"/>
        </w:rPr>
        <w:t xml:space="preserve">Most of the information about traffic volume and composition entered in IWRAP Mk II is usually obtained from AIS data.  However, there may be several non AIS vessels such as fishing vessels and </w:t>
      </w:r>
      <w:r w:rsidR="00A52F7C">
        <w:rPr>
          <w:rFonts w:cs="Arial"/>
          <w:sz w:val="22"/>
        </w:rPr>
        <w:t>pleasure</w:t>
      </w:r>
      <w:r w:rsidR="00A52F7C" w:rsidRPr="006C2A0B">
        <w:rPr>
          <w:rFonts w:cs="Arial"/>
          <w:sz w:val="22"/>
        </w:rPr>
        <w:t xml:space="preserve"> </w:t>
      </w:r>
      <w:r w:rsidRPr="006C2A0B">
        <w:rPr>
          <w:rFonts w:cs="Arial"/>
          <w:sz w:val="22"/>
        </w:rPr>
        <w:t xml:space="preserve">boats in the area of interest.  There is a certain probability of collision with such objects.  This can be modelled with IWRAP Mk II by assuming a certain density of fishing vessels and </w:t>
      </w:r>
      <w:r w:rsidR="00A52F7C">
        <w:rPr>
          <w:rFonts w:cs="Arial"/>
          <w:sz w:val="22"/>
        </w:rPr>
        <w:t>pleasure</w:t>
      </w:r>
      <w:r w:rsidRPr="006C2A0B">
        <w:rPr>
          <w:rFonts w:cs="Arial"/>
          <w:sz w:val="22"/>
        </w:rPr>
        <w:t>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42" w:name="_Toc231027956"/>
      <w:bookmarkStart w:id="43" w:name="_Ref231092533"/>
      <w:bookmarkStart w:id="44" w:name="_Toc466112646"/>
      <w:bookmarkStart w:id="45" w:name="_Toc52873553"/>
      <w:r w:rsidRPr="006C2A0B">
        <w:rPr>
          <w:lang w:eastAsia="en-GB"/>
        </w:rPr>
        <w:t>Example of specifying density of non-AIS vessels in a given area</w:t>
      </w:r>
      <w:bookmarkEnd w:id="42"/>
      <w:bookmarkEnd w:id="43"/>
      <w:bookmarkEnd w:id="44"/>
      <w:bookmarkEnd w:id="45"/>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02F951B1" w:rsidR="006C2A0B" w:rsidRPr="006C2A0B" w:rsidRDefault="006C2A0B" w:rsidP="003B57AB">
      <w:pPr>
        <w:pStyle w:val="Heading2"/>
      </w:pPr>
      <w:bookmarkStart w:id="46" w:name="_Toc466115569"/>
      <w:bookmarkStart w:id="47" w:name="_Toc34900874"/>
      <w:r w:rsidRPr="006C2A0B">
        <w:t>S</w:t>
      </w:r>
      <w:r w:rsidR="00CD6AC9">
        <w:t>electing</w:t>
      </w:r>
      <w:r w:rsidRPr="006C2A0B">
        <w:t xml:space="preserve"> </w:t>
      </w:r>
      <w:r w:rsidR="00CD6AC9">
        <w:t>causation probability factors</w:t>
      </w:r>
      <w:bookmarkEnd w:id="46"/>
      <w:r w:rsidR="003002F3">
        <w:t xml:space="preserve"> </w:t>
      </w:r>
      <w:bookmarkEnd w:id="47"/>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48" w:name="_Ref481504994"/>
      <w:bookmarkStart w:id="49" w:name="_Toc481505159"/>
      <w:r>
        <w:t xml:space="preserve">IALA Default </w:t>
      </w:r>
      <w:r w:rsidRPr="006C2A0B">
        <w:t>Causation Factors</w:t>
      </w:r>
      <w:bookmarkEnd w:id="48"/>
      <w:bookmarkEnd w:id="49"/>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4450F9D2"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0.5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0706B51A"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1.1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31D50630"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3F989ADE"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0E4B50B9"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1F71A73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1.6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05E3961A" w:rsidR="006C2A0B" w:rsidRDefault="006C2A0B" w:rsidP="00535870">
      <w:pPr>
        <w:pStyle w:val="BodyText"/>
      </w:pPr>
      <w:r w:rsidRPr="006C2A0B">
        <w:t xml:space="preserve">However, IWRAP Mk II allows the Analyst to modify these factors should that be desirable.  If the default IALA Causation Factors are modified in a waterway model, the Analyst should state this fact </w:t>
      </w:r>
      <w:r w:rsidR="00A52F7C">
        <w:t xml:space="preserve">and the motivation to do so </w:t>
      </w:r>
      <w:r w:rsidRPr="006C2A0B">
        <w:t>in his/her report.</w:t>
      </w:r>
      <w:r w:rsidR="00F23C41">
        <w:t xml:space="preserve"> </w:t>
      </w:r>
    </w:p>
    <w:p w14:paraId="070209AA" w14:textId="312C85C6" w:rsidR="00F23C41" w:rsidRPr="006C2A0B" w:rsidRDefault="00F23C41" w:rsidP="00535870">
      <w:pPr>
        <w:pStyle w:val="BodyText"/>
      </w:pPr>
      <w:r>
        <w:t xml:space="preserve">The Analyst must be aware that confidence in the final results of the model, will be related to the confidence in the causation factors used. Change from the defaults is not recommended without careful consideration.  </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50" w:name="_Toc466115570"/>
      <w:r>
        <w:br w:type="page"/>
      </w:r>
    </w:p>
    <w:p w14:paraId="7C6E3962" w14:textId="1E4B13A4" w:rsidR="006C2A0B" w:rsidRPr="006C2A0B" w:rsidRDefault="006C2A0B" w:rsidP="003B57AB">
      <w:pPr>
        <w:pStyle w:val="Heading2"/>
      </w:pPr>
      <w:bookmarkStart w:id="51" w:name="_Toc34900875"/>
      <w:r w:rsidRPr="006C2A0B">
        <w:lastRenderedPageBreak/>
        <w:t>R</w:t>
      </w:r>
      <w:r w:rsidR="00CD6AC9">
        <w:t>esult calculation and assessment</w:t>
      </w:r>
      <w:bookmarkEnd w:id="50"/>
      <w:bookmarkEnd w:id="51"/>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1F0D4E33" w:rsidR="006C2A0B" w:rsidRPr="00E7450E" w:rsidRDefault="006C2A0B" w:rsidP="006C2A0B">
      <w:pPr>
        <w:spacing w:after="120"/>
        <w:rPr>
          <w:rFonts w:cs="Arial"/>
          <w:sz w:val="22"/>
          <w:u w:val="single"/>
        </w:rPr>
      </w:pPr>
      <w:r w:rsidRPr="006C2A0B">
        <w:rPr>
          <w:rFonts w:cs="Arial"/>
          <w:sz w:val="22"/>
        </w:rPr>
        <w:t>Once the waterway model has been defined, IWRAP Mk II can calculate the resulting annual average collisions</w:t>
      </w:r>
      <w:r w:rsidR="00E7450E">
        <w:rPr>
          <w:rFonts w:cs="Arial"/>
          <w:sz w:val="22"/>
        </w:rPr>
        <w:t>,</w:t>
      </w:r>
      <w:r w:rsidRPr="006C2A0B">
        <w:rPr>
          <w:rFonts w:cs="Arial"/>
          <w:sz w:val="22"/>
        </w:rPr>
        <w:t xml:space="preserve"> </w:t>
      </w:r>
      <w:r w:rsidR="00E7450E" w:rsidRPr="00E7450E">
        <w:rPr>
          <w:rFonts w:cs="Arial"/>
          <w:sz w:val="22"/>
          <w:u w:val="single"/>
        </w:rPr>
        <w:t>a</w:t>
      </w:r>
      <w:r w:rsidR="00E7450E">
        <w:rPr>
          <w:rFonts w:cs="Arial"/>
          <w:sz w:val="22"/>
          <w:u w:val="single"/>
        </w:rPr>
        <w:t>l</w:t>
      </w:r>
      <w:r w:rsidR="00E7450E" w:rsidRPr="00E7450E">
        <w:rPr>
          <w:rFonts w:cs="Arial"/>
          <w:sz w:val="22"/>
          <w:u w:val="single"/>
        </w:rPr>
        <w:t>lisions</w:t>
      </w:r>
      <w:r w:rsidR="00E7450E">
        <w:rPr>
          <w:rFonts w:cs="Arial"/>
          <w:sz w:val="22"/>
        </w:rPr>
        <w:t xml:space="preserve"> </w:t>
      </w:r>
      <w:r w:rsidRPr="006C2A0B">
        <w:rPr>
          <w:rFonts w:cs="Arial"/>
          <w:sz w:val="22"/>
        </w:rPr>
        <w:t>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 xml:space="preserve">Figure </w:t>
      </w:r>
      <w:r w:rsidR="00535870">
        <w:rPr>
          <w:rFonts w:cs="Arial"/>
          <w:sz w:val="22"/>
        </w:rPr>
        <w:fldChar w:fldCharType="end"/>
      </w:r>
      <w:r w:rsidR="002434DE">
        <w:rPr>
          <w:rFonts w:cs="Arial"/>
          <w:sz w:val="22"/>
        </w:rPr>
        <w:t>10</w:t>
      </w:r>
      <w:r w:rsidRPr="006C2A0B">
        <w:rPr>
          <w:rFonts w:cs="Arial"/>
          <w:sz w:val="22"/>
        </w:rPr>
        <w:t xml:space="preserve">, or graphically, using colour coding as shown in </w:t>
      </w:r>
      <w:r w:rsidR="002434DE">
        <w:rPr>
          <w:rFonts w:cs="Arial"/>
          <w:sz w:val="22"/>
        </w:rPr>
        <w:t>1</w:t>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52" w:name="_Toc466112647"/>
      <w:bookmarkStart w:id="53" w:name="_Ref481505028"/>
      <w:bookmarkStart w:id="54" w:name="_Toc52873554"/>
      <w:r w:rsidRPr="006C2A0B">
        <w:rPr>
          <w:lang w:eastAsia="en-GB"/>
        </w:rPr>
        <w:t>Tabular result view</w:t>
      </w:r>
      <w:bookmarkEnd w:id="52"/>
      <w:bookmarkEnd w:id="53"/>
      <w:bookmarkEnd w:id="54"/>
    </w:p>
    <w:p w14:paraId="31623B19" w14:textId="77777777" w:rsidR="006C2A0B" w:rsidRPr="006C2A0B" w:rsidRDefault="006C2A0B" w:rsidP="006C2A0B">
      <w:pPr>
        <w:spacing w:after="120"/>
        <w:jc w:val="center"/>
        <w:rPr>
          <w:rFonts w:cs="Arial"/>
          <w:sz w:val="22"/>
        </w:rPr>
      </w:pPr>
    </w:p>
    <w:p w14:paraId="2081FA23" w14:textId="5C7DADDA" w:rsidR="006C2A0B" w:rsidRPr="006C2A0B" w:rsidRDefault="009D24CF" w:rsidP="006C2A0B">
      <w:pPr>
        <w:spacing w:after="120"/>
        <w:jc w:val="center"/>
        <w:rPr>
          <w:rFonts w:cs="Arial"/>
          <w:sz w:val="22"/>
        </w:rPr>
      </w:pPr>
      <w:r w:rsidRPr="009D24CF">
        <w:rPr>
          <w:lang w:eastAsia="en-GB"/>
        </w:rPr>
        <w:t xml:space="preserve"> </w:t>
      </w:r>
      <w:r>
        <w:rPr>
          <w:noProof/>
          <w:lang w:val="da-DK" w:eastAsia="da-DK"/>
        </w:rPr>
        <w:drawing>
          <wp:inline distT="0" distB="0" distL="0" distR="0" wp14:anchorId="5076B4FD" wp14:editId="7ABD76FC">
            <wp:extent cx="4517347" cy="3320247"/>
            <wp:effectExtent l="0" t="0" r="0" b="0"/>
            <wp:docPr id="20" name="Billede 20" descr="cid:image001.png@01D731F8.CAD731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731F8.CAD731B0"/>
                    <pic:cNvPicPr>
                      <a:picLocks noChangeAspect="1" noChangeArrowheads="1"/>
                    </pic:cNvPicPr>
                  </pic:nvPicPr>
                  <pic:blipFill>
                    <a:blip r:embed="rId36" r:link="rId37">
                      <a:extLst>
                        <a:ext uri="{28A0092B-C50C-407E-A947-70E740481C1C}">
                          <a14:useLocalDpi xmlns:a14="http://schemas.microsoft.com/office/drawing/2010/main" val="0"/>
                        </a:ext>
                      </a:extLst>
                    </a:blip>
                    <a:srcRect/>
                    <a:stretch>
                      <a:fillRect/>
                    </a:stretch>
                  </pic:blipFill>
                  <pic:spPr bwMode="auto">
                    <a:xfrm>
                      <a:off x="0" y="0"/>
                      <a:ext cx="4526112" cy="3326689"/>
                    </a:xfrm>
                    <a:prstGeom prst="rect">
                      <a:avLst/>
                    </a:prstGeom>
                    <a:noFill/>
                    <a:ln>
                      <a:noFill/>
                    </a:ln>
                  </pic:spPr>
                </pic:pic>
              </a:graphicData>
            </a:graphic>
          </wp:inline>
        </w:drawing>
      </w:r>
    </w:p>
    <w:p w14:paraId="3565D234" w14:textId="577C946D" w:rsidR="006C2A0B" w:rsidRPr="006C2A0B" w:rsidRDefault="006C2A0B" w:rsidP="006C2A0B">
      <w:pPr>
        <w:pStyle w:val="Figurecaption"/>
        <w:jc w:val="center"/>
        <w:rPr>
          <w:lang w:eastAsia="en-GB"/>
        </w:rPr>
      </w:pPr>
      <w:bookmarkStart w:id="55" w:name="_Toc231027958"/>
      <w:bookmarkStart w:id="56" w:name="_Toc466112648"/>
      <w:bookmarkStart w:id="57" w:name="_Ref481505030"/>
      <w:bookmarkStart w:id="58" w:name="_Toc52873555"/>
      <w:r w:rsidRPr="006C2A0B">
        <w:rPr>
          <w:lang w:eastAsia="en-GB"/>
        </w:rPr>
        <w:t>Geographical result view using Colour Coding</w:t>
      </w:r>
      <w:bookmarkEnd w:id="55"/>
      <w:bookmarkEnd w:id="56"/>
      <w:bookmarkEnd w:id="57"/>
      <w:r w:rsidR="005B79A1">
        <w:rPr>
          <w:lang w:eastAsia="en-GB"/>
        </w:rPr>
        <w:t>,</w:t>
      </w:r>
      <w:bookmarkEnd w:id="58"/>
      <w:r w:rsidR="005B79A1">
        <w:rPr>
          <w:lang w:eastAsia="en-GB"/>
        </w:rPr>
        <w:t xml:space="preserve"> </w:t>
      </w:r>
    </w:p>
    <w:p w14:paraId="1E3DE54B" w14:textId="77777777" w:rsidR="006C2A0B" w:rsidRPr="006C2A0B" w:rsidRDefault="006C2A0B" w:rsidP="006C2A0B">
      <w:pPr>
        <w:spacing w:after="120"/>
        <w:jc w:val="center"/>
        <w:rPr>
          <w:rFonts w:cs="Arial"/>
          <w:sz w:val="22"/>
        </w:rPr>
      </w:pPr>
    </w:p>
    <w:p w14:paraId="47921DE6" w14:textId="7FA5D9DB" w:rsidR="006C2A0B" w:rsidRPr="006C2A0B" w:rsidRDefault="006C2A0B" w:rsidP="006C2A0B">
      <w:pPr>
        <w:spacing w:after="120"/>
        <w:rPr>
          <w:rFonts w:cs="Arial"/>
          <w:sz w:val="22"/>
        </w:rPr>
      </w:pPr>
      <w:r w:rsidRPr="006C2A0B">
        <w:rPr>
          <w:rFonts w:cs="Arial"/>
          <w:sz w:val="22"/>
        </w:rPr>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sidRPr="006C2A0B">
        <w:rPr>
          <w:rFonts w:cs="Arial"/>
          <w:sz w:val="22"/>
        </w:rPr>
        <w:fldChar w:fldCharType="end"/>
      </w:r>
      <w:r w:rsidR="003B57AB">
        <w:rPr>
          <w:rFonts w:cs="Arial"/>
          <w:sz w:val="22"/>
        </w:rPr>
        <w:t>10</w:t>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w:t>
      </w:r>
      <w:r w:rsidR="00421A5A" w:rsidRPr="006C2A0B">
        <w:rPr>
          <w:rFonts w:cs="Arial"/>
          <w:sz w:val="22"/>
        </w:rPr>
        <w:fldChar w:fldCharType="end"/>
      </w:r>
      <w:r w:rsidR="003B57AB">
        <w:rPr>
          <w:rFonts w:cs="Arial"/>
          <w:sz w:val="22"/>
        </w:rPr>
        <w:t>1</w:t>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18A3B380" w:rsidR="006C2A0B" w:rsidRDefault="006C2A0B" w:rsidP="006C2A0B">
      <w:pPr>
        <w:spacing w:after="120"/>
        <w:rPr>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performing the analysis to assess the possible consequences of the incidents, however, the output of IWRAP Mk II tool is well suited for such analysis to be performed subsequently.</w:t>
      </w:r>
    </w:p>
    <w:p w14:paraId="3A153F61" w14:textId="4059B3D9" w:rsidR="00801F7F" w:rsidRDefault="00801F7F" w:rsidP="006C2A0B">
      <w:pPr>
        <w:spacing w:after="120"/>
        <w:rPr>
          <w:rFonts w:cs="Arial"/>
          <w:sz w:val="22"/>
        </w:rPr>
      </w:pPr>
      <w:r>
        <w:rPr>
          <w:rFonts w:cs="Arial"/>
          <w:sz w:val="22"/>
        </w:rPr>
        <w:t xml:space="preserve">In addition the commercial version can provide features like replay, </w:t>
      </w:r>
      <w:r w:rsidR="00D92F5D">
        <w:rPr>
          <w:rFonts w:cs="Arial"/>
          <w:sz w:val="22"/>
        </w:rPr>
        <w:t>p</w:t>
      </w:r>
      <w:r w:rsidR="00D92F5D" w:rsidRPr="003B57AB">
        <w:rPr>
          <w:rFonts w:cs="Arial"/>
          <w:sz w:val="22"/>
        </w:rPr>
        <w:t>assage line</w:t>
      </w:r>
      <w:r w:rsidR="003B57AB" w:rsidRPr="003B57AB">
        <w:rPr>
          <w:rFonts w:cs="Arial"/>
          <w:sz w:val="22"/>
        </w:rPr>
        <w:t xml:space="preserve"> analysis</w:t>
      </w:r>
      <w:r w:rsidR="003B57AB">
        <w:rPr>
          <w:rFonts w:cs="Arial"/>
          <w:sz w:val="22"/>
        </w:rPr>
        <w:t>,</w:t>
      </w:r>
      <w:r w:rsidR="003B57AB" w:rsidRPr="003B57AB">
        <w:rPr>
          <w:rFonts w:cs="Arial"/>
          <w:sz w:val="22"/>
        </w:rPr>
        <w:t xml:space="preserve"> </w:t>
      </w:r>
      <w:r>
        <w:rPr>
          <w:rFonts w:cs="Arial"/>
          <w:sz w:val="22"/>
        </w:rPr>
        <w:t>animation</w:t>
      </w:r>
      <w:r w:rsidR="000D5E98">
        <w:rPr>
          <w:rFonts w:cs="Arial"/>
          <w:sz w:val="22"/>
        </w:rPr>
        <w:t xml:space="preserve">, </w:t>
      </w:r>
      <w:r>
        <w:rPr>
          <w:rFonts w:cs="Arial"/>
          <w:sz w:val="22"/>
        </w:rPr>
        <w:t>movies</w:t>
      </w:r>
      <w:r w:rsidR="000D5E98">
        <w:rPr>
          <w:rFonts w:cs="Arial"/>
          <w:sz w:val="22"/>
        </w:rPr>
        <w:t xml:space="preserve">, </w:t>
      </w:r>
      <w:r w:rsidR="000D5E98" w:rsidRPr="000D5E98">
        <w:rPr>
          <w:rFonts w:cs="Arial"/>
          <w:sz w:val="22"/>
        </w:rPr>
        <w:t>heatmaps</w:t>
      </w:r>
      <w:r w:rsidR="000D5E98">
        <w:rPr>
          <w:rFonts w:cs="Arial"/>
          <w:sz w:val="22"/>
        </w:rPr>
        <w:t xml:space="preserve"> a.o</w:t>
      </w:r>
      <w:r>
        <w:rPr>
          <w:rFonts w:cs="Arial"/>
          <w:sz w:val="22"/>
        </w:rPr>
        <w:t>.</w:t>
      </w:r>
    </w:p>
    <w:p w14:paraId="776FF1AD" w14:textId="442CD1FB" w:rsidR="00FA583F" w:rsidRDefault="00FA583F" w:rsidP="008B4A32">
      <w:pPr>
        <w:pStyle w:val="BodyText"/>
      </w:pPr>
    </w:p>
    <w:p w14:paraId="06805C75" w14:textId="6CB8519F" w:rsidR="003B57AB" w:rsidRDefault="00DE2822" w:rsidP="008B4A32">
      <w:pPr>
        <w:pStyle w:val="BodyText"/>
      </w:pPr>
      <w:r w:rsidRPr="00DE2822">
        <w:rPr>
          <w:noProof/>
          <w:lang w:val="da-DK" w:eastAsia="da-DK"/>
        </w:rPr>
        <w:drawing>
          <wp:inline distT="0" distB="0" distL="0" distR="0" wp14:anchorId="06F01B9B" wp14:editId="435DA390">
            <wp:extent cx="4537079" cy="2268747"/>
            <wp:effectExtent l="0" t="0" r="0" b="0"/>
            <wp:docPr id="3" name="Billede 3" descr="C:\Users\b002218\Documents\Filkassen\IALA ARM12 Okt 2020 virtual\IWRAP TG\Repl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002218\Documents\Filkassen\IALA ARM12 Okt 2020 virtual\IWRAP TG\Replay.pn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0119" t="24647" r="19857" b="11797"/>
                    <a:stretch/>
                  </pic:blipFill>
                  <pic:spPr bwMode="auto">
                    <a:xfrm>
                      <a:off x="0" y="0"/>
                      <a:ext cx="4537698" cy="2269057"/>
                    </a:xfrm>
                    <a:prstGeom prst="rect">
                      <a:avLst/>
                    </a:prstGeom>
                    <a:noFill/>
                    <a:ln>
                      <a:noFill/>
                    </a:ln>
                    <a:extLst>
                      <a:ext uri="{53640926-AAD7-44D8-BBD7-CCE9431645EC}">
                        <a14:shadowObscured xmlns:a14="http://schemas.microsoft.com/office/drawing/2010/main"/>
                      </a:ext>
                    </a:extLst>
                  </pic:spPr>
                </pic:pic>
              </a:graphicData>
            </a:graphic>
          </wp:inline>
        </w:drawing>
      </w:r>
    </w:p>
    <w:p w14:paraId="2A5C8B99" w14:textId="2FF402AF" w:rsidR="00DE2822" w:rsidRPr="006C2A0B" w:rsidRDefault="00DE2822" w:rsidP="008B4A32">
      <w:pPr>
        <w:pStyle w:val="Figurecaption"/>
        <w:rPr>
          <w:lang w:eastAsia="en-GB"/>
        </w:rPr>
      </w:pPr>
      <w:bookmarkStart w:id="59" w:name="_Toc52873556"/>
      <w:r>
        <w:rPr>
          <w:lang w:eastAsia="en-GB"/>
        </w:rPr>
        <w:t xml:space="preserve">Example of the Replay feature </w:t>
      </w:r>
      <w:r w:rsidR="00D92F5D">
        <w:rPr>
          <w:lang w:eastAsia="en-GB"/>
        </w:rPr>
        <w:t>in</w:t>
      </w:r>
      <w:r>
        <w:rPr>
          <w:lang w:eastAsia="en-GB"/>
        </w:rPr>
        <w:t xml:space="preserve"> IWRAP MK II</w:t>
      </w:r>
      <w:bookmarkEnd w:id="59"/>
      <w:r w:rsidR="0096304E">
        <w:rPr>
          <w:lang w:eastAsia="en-GB"/>
        </w:rPr>
        <w:t xml:space="preserve"> </w:t>
      </w:r>
      <w:r>
        <w:rPr>
          <w:lang w:eastAsia="en-GB"/>
        </w:rPr>
        <w:t xml:space="preserve"> </w:t>
      </w:r>
    </w:p>
    <w:p w14:paraId="7A045627" w14:textId="77777777" w:rsidR="003B57AB" w:rsidRPr="00FA583F" w:rsidRDefault="003B57AB" w:rsidP="008B4A32">
      <w:pPr>
        <w:pStyle w:val="BodyText"/>
      </w:pPr>
    </w:p>
    <w:p w14:paraId="33AD5D7A" w14:textId="34BABFE2" w:rsidR="0050214A" w:rsidRPr="0050214A" w:rsidRDefault="0050214A" w:rsidP="00523558">
      <w:pPr>
        <w:pStyle w:val="Heading2"/>
        <w:rPr>
          <w:rFonts w:cs="Arial"/>
        </w:rPr>
      </w:pPr>
      <w:r w:rsidRPr="0050214A">
        <w:rPr>
          <w:rFonts w:cs="Arial"/>
        </w:rPr>
        <w:tab/>
      </w:r>
      <w:r w:rsidRPr="0050214A">
        <w:t>STRENGTHS AND LIMITATIONS</w:t>
      </w:r>
    </w:p>
    <w:p w14:paraId="1CE7E491" w14:textId="77777777" w:rsidR="0050214A" w:rsidRPr="0050214A" w:rsidRDefault="0050214A" w:rsidP="0050214A">
      <w:pPr>
        <w:pStyle w:val="BodyText"/>
        <w:rPr>
          <w:rFonts w:cs="Arial"/>
        </w:rPr>
      </w:pPr>
      <w:r w:rsidRPr="0050214A">
        <w:rPr>
          <w:rFonts w:cs="Arial"/>
        </w:rPr>
        <w:t>IWRAP Mk II is a quantitative tool intended to work in conjunction with other tools in the IALA Risk Management Toolbox. Each tool has its strengths and limitations, and for IWRAP MK II some of them are listed below:</w:t>
      </w:r>
    </w:p>
    <w:p w14:paraId="073860F3" w14:textId="77777777" w:rsidR="0050214A" w:rsidRPr="0050214A" w:rsidRDefault="0050214A" w:rsidP="0050214A">
      <w:pPr>
        <w:pStyle w:val="BodyText"/>
        <w:rPr>
          <w:rFonts w:cs="Arial"/>
        </w:rPr>
      </w:pPr>
      <w:r w:rsidRPr="0050214A">
        <w:rPr>
          <w:rFonts w:cs="Arial"/>
        </w:rPr>
        <w:t>Some strengths of IWRAP include:</w:t>
      </w:r>
    </w:p>
    <w:p w14:paraId="18EC0EB1" w14:textId="00219EE4" w:rsidR="0050214A" w:rsidRPr="0050214A" w:rsidRDefault="0050214A" w:rsidP="00523558">
      <w:pPr>
        <w:pStyle w:val="BodyText"/>
        <w:numPr>
          <w:ilvl w:val="0"/>
          <w:numId w:val="55"/>
        </w:numPr>
        <w:rPr>
          <w:rFonts w:cs="Arial"/>
        </w:rPr>
      </w:pPr>
      <w:r w:rsidRPr="0050214A">
        <w:rPr>
          <w:rFonts w:cs="Arial"/>
        </w:rPr>
        <w:t xml:space="preserve">Stable and proven basic software </w:t>
      </w:r>
    </w:p>
    <w:p w14:paraId="32FC498F" w14:textId="543D68C6" w:rsidR="0050214A" w:rsidRPr="0050214A" w:rsidRDefault="0050214A" w:rsidP="00523558">
      <w:pPr>
        <w:pStyle w:val="BodyText"/>
        <w:numPr>
          <w:ilvl w:val="0"/>
          <w:numId w:val="55"/>
        </w:numPr>
        <w:rPr>
          <w:rFonts w:cs="Arial"/>
        </w:rPr>
      </w:pPr>
      <w:r w:rsidRPr="0050214A">
        <w:rPr>
          <w:rFonts w:cs="Arial"/>
        </w:rPr>
        <w:t>Well-documented way to compare risks in different scenario’s</w:t>
      </w:r>
    </w:p>
    <w:p w14:paraId="139EC1B4" w14:textId="589BF5C2" w:rsidR="0050214A" w:rsidRPr="0050214A" w:rsidRDefault="0050214A" w:rsidP="00523558">
      <w:pPr>
        <w:pStyle w:val="BodyText"/>
        <w:numPr>
          <w:ilvl w:val="0"/>
          <w:numId w:val="55"/>
        </w:numPr>
        <w:rPr>
          <w:rFonts w:cs="Arial"/>
        </w:rPr>
      </w:pPr>
      <w:r w:rsidRPr="0050214A">
        <w:rPr>
          <w:rFonts w:cs="Arial"/>
        </w:rPr>
        <w:t xml:space="preserve">Geographical presentation of areas with higher risk </w:t>
      </w:r>
    </w:p>
    <w:p w14:paraId="4C79C632" w14:textId="40703BFA" w:rsidR="0050214A" w:rsidRPr="0050214A" w:rsidRDefault="0050214A" w:rsidP="00523558">
      <w:pPr>
        <w:pStyle w:val="BodyText"/>
        <w:numPr>
          <w:ilvl w:val="0"/>
          <w:numId w:val="55"/>
        </w:numPr>
        <w:rPr>
          <w:rFonts w:cs="Arial"/>
        </w:rPr>
      </w:pPr>
      <w:r>
        <w:rPr>
          <w:rFonts w:cs="Arial"/>
        </w:rPr>
        <w:t>I</w:t>
      </w:r>
      <w:r w:rsidRPr="0050214A">
        <w:rPr>
          <w:rFonts w:cs="Arial"/>
        </w:rPr>
        <w:t>ntegrated tools to model traffic from AIS data</w:t>
      </w:r>
    </w:p>
    <w:p w14:paraId="76B541A7" w14:textId="5AB581D9" w:rsidR="0050214A" w:rsidRPr="0050214A" w:rsidRDefault="0050214A" w:rsidP="00523558">
      <w:pPr>
        <w:pStyle w:val="BodyText"/>
        <w:numPr>
          <w:ilvl w:val="0"/>
          <w:numId w:val="55"/>
        </w:numPr>
        <w:rPr>
          <w:rFonts w:cs="Arial"/>
        </w:rPr>
      </w:pPr>
      <w:r w:rsidRPr="0050214A">
        <w:rPr>
          <w:rFonts w:cs="Arial"/>
        </w:rPr>
        <w:t>Training sessions are organized regularly.</w:t>
      </w:r>
    </w:p>
    <w:p w14:paraId="22A4AD8A" w14:textId="77777777" w:rsidR="0050214A" w:rsidRPr="0050214A" w:rsidRDefault="0050214A" w:rsidP="0050214A">
      <w:pPr>
        <w:pStyle w:val="BodyText"/>
        <w:rPr>
          <w:rFonts w:cs="Arial"/>
        </w:rPr>
      </w:pPr>
      <w:r w:rsidRPr="0050214A">
        <w:rPr>
          <w:rFonts w:cs="Arial"/>
        </w:rPr>
        <w:t>Some limitations of IWRAP include:</w:t>
      </w:r>
    </w:p>
    <w:p w14:paraId="22A24301" w14:textId="2DEBB68D" w:rsidR="0050214A" w:rsidRPr="0050214A" w:rsidRDefault="0050214A" w:rsidP="00523558">
      <w:pPr>
        <w:pStyle w:val="BodyText"/>
        <w:numPr>
          <w:ilvl w:val="0"/>
          <w:numId w:val="55"/>
        </w:numPr>
        <w:rPr>
          <w:rFonts w:cs="Arial"/>
        </w:rPr>
      </w:pPr>
      <w:r w:rsidRPr="0050214A">
        <w:rPr>
          <w:rFonts w:cs="Arial"/>
        </w:rPr>
        <w:t xml:space="preserve">Only calculates the frequencies of collision and grounding accidents, not the consequences. </w:t>
      </w:r>
    </w:p>
    <w:p w14:paraId="45F135DC" w14:textId="071BBBC4" w:rsidR="0050214A" w:rsidRPr="0050214A" w:rsidRDefault="0050214A" w:rsidP="00523558">
      <w:pPr>
        <w:pStyle w:val="BodyText"/>
        <w:numPr>
          <w:ilvl w:val="0"/>
          <w:numId w:val="55"/>
        </w:numPr>
        <w:rPr>
          <w:rFonts w:cs="Arial"/>
        </w:rPr>
      </w:pPr>
      <w:r w:rsidRPr="0050214A">
        <w:rPr>
          <w:rFonts w:cs="Arial"/>
        </w:rPr>
        <w:t>Commercial software is needed for ease of use, in case automatic import of AIS data is desired for calculating the traffic information.</w:t>
      </w:r>
    </w:p>
    <w:p w14:paraId="51AC111D" w14:textId="20A8A4CF" w:rsidR="0050214A" w:rsidRPr="0050214A" w:rsidRDefault="0050214A" w:rsidP="00523558">
      <w:pPr>
        <w:pStyle w:val="BodyText"/>
        <w:numPr>
          <w:ilvl w:val="0"/>
          <w:numId w:val="55"/>
        </w:numPr>
        <w:rPr>
          <w:rFonts w:cs="Arial"/>
        </w:rPr>
      </w:pPr>
      <w:r w:rsidRPr="0050214A">
        <w:rPr>
          <w:rFonts w:cs="Arial"/>
        </w:rPr>
        <w:lastRenderedPageBreak/>
        <w:t>Adequate resources like regular exercising and learning of the software must be available to use the tool, also because manual creation of route legs can be very labour-intensive;</w:t>
      </w:r>
    </w:p>
    <w:p w14:paraId="5119575B" w14:textId="4A3F1479" w:rsidR="0050214A" w:rsidRPr="0050214A" w:rsidRDefault="0050214A" w:rsidP="00523558">
      <w:pPr>
        <w:pStyle w:val="BodyText"/>
        <w:numPr>
          <w:ilvl w:val="0"/>
          <w:numId w:val="55"/>
        </w:numPr>
        <w:rPr>
          <w:rFonts w:cs="Arial"/>
        </w:rPr>
      </w:pPr>
      <w:r w:rsidRPr="0050214A">
        <w:rPr>
          <w:rFonts w:cs="Arial"/>
        </w:rPr>
        <w:t>Analysis based on AIS data always refers to existing situation, for alternative scenarios data have to be modified on basis of expertise</w:t>
      </w:r>
    </w:p>
    <w:p w14:paraId="415ADFB4" w14:textId="215EBB11" w:rsidR="0050214A" w:rsidRDefault="0050214A" w:rsidP="00523558">
      <w:pPr>
        <w:pStyle w:val="BodyText"/>
        <w:numPr>
          <w:ilvl w:val="0"/>
          <w:numId w:val="55"/>
        </w:numPr>
        <w:rPr>
          <w:rFonts w:cs="Arial"/>
        </w:rPr>
      </w:pPr>
      <w:r w:rsidRPr="0050214A">
        <w:rPr>
          <w:rFonts w:cs="Arial"/>
        </w:rPr>
        <w:t xml:space="preserve">Risk control options that would affect causation factors cannot be demonstrated (unless the causation factors are altered manually, assuming their effectiveness)  </w:t>
      </w:r>
    </w:p>
    <w:p w14:paraId="0742AFF6" w14:textId="77777777" w:rsidR="000424AD" w:rsidRPr="00942BBC" w:rsidRDefault="000424AD" w:rsidP="00942BBC">
      <w:pPr>
        <w:pStyle w:val="BodyText"/>
      </w:pPr>
    </w:p>
    <w:p w14:paraId="39828ABD" w14:textId="7B6007E8" w:rsidR="006C2A0B" w:rsidRPr="006C2A0B" w:rsidRDefault="00942BBC" w:rsidP="00942BBC">
      <w:pPr>
        <w:pStyle w:val="Heading1"/>
      </w:pPr>
      <w:r w:rsidRPr="00942BBC">
        <w:t>Implementation</w:t>
      </w:r>
      <w:bookmarkStart w:id="60" w:name="_Toc34900876"/>
      <w:bookmarkEnd w:id="60"/>
      <w:r>
        <w:t xml:space="preserve"> (</w:t>
      </w:r>
      <w:bookmarkStart w:id="61" w:name="_Toc466115571"/>
      <w:bookmarkStart w:id="62" w:name="_Toc34900877"/>
      <w:r w:rsidR="006C2A0B" w:rsidRPr="006C2A0B">
        <w:t>THE NEED FOR TRAINING</w:t>
      </w:r>
      <w:bookmarkEnd w:id="61"/>
      <w:bookmarkEnd w:id="62"/>
      <w:r>
        <w:t>)</w:t>
      </w:r>
    </w:p>
    <w:p w14:paraId="136D7122" w14:textId="3BCF085A" w:rsidR="006C2A0B" w:rsidRPr="006C2A0B" w:rsidRDefault="006C2A0B" w:rsidP="006C2A0B">
      <w:pPr>
        <w:spacing w:after="120"/>
        <w:rPr>
          <w:rFonts w:cs="Arial"/>
          <w:sz w:val="22"/>
        </w:rPr>
      </w:pPr>
      <w:r w:rsidRPr="006C2A0B">
        <w:rPr>
          <w:rFonts w:cs="Arial"/>
          <w:sz w:val="22"/>
        </w:rPr>
        <w:t xml:space="preserve">IWRAP Mk II is an advanced, very flexible </w:t>
      </w:r>
      <w:r w:rsidR="00942BBC" w:rsidRPr="008B4A32">
        <w:rPr>
          <w:rFonts w:cs="Arial"/>
          <w:sz w:val="22"/>
        </w:rPr>
        <w:t>tool</w:t>
      </w:r>
      <w:r w:rsidR="00942BBC">
        <w:rPr>
          <w:rFonts w:cs="Arial"/>
          <w:sz w:val="22"/>
        </w:rPr>
        <w:t xml:space="preserve"> </w:t>
      </w:r>
      <w:r w:rsidRPr="006C2A0B">
        <w:rPr>
          <w:rFonts w:cs="Arial"/>
          <w:sz w:val="22"/>
        </w:rPr>
        <w:t xml:space="preserve">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w:t>
      </w:r>
      <w:r w:rsidR="00BB6E99">
        <w:rPr>
          <w:rFonts w:cs="Arial"/>
          <w:sz w:val="22"/>
        </w:rPr>
        <w:t>consider</w:t>
      </w:r>
      <w:r w:rsidR="00BB6E99" w:rsidRPr="006C2A0B">
        <w:rPr>
          <w:rFonts w:cs="Arial"/>
          <w:sz w:val="22"/>
        </w:rPr>
        <w:t xml:space="preserve"> </w:t>
      </w:r>
      <w:r w:rsidRPr="006C2A0B">
        <w:rPr>
          <w:rFonts w:cs="Arial"/>
          <w:sz w:val="22"/>
        </w:rPr>
        <w:t xml:space="preserve">causation factors.  Therefore, it is essential that the Analysts using IWRAP Mk II are </w:t>
      </w:r>
      <w:r w:rsidR="00942BBC" w:rsidRPr="008B4A32">
        <w:rPr>
          <w:rFonts w:cs="Arial"/>
          <w:sz w:val="22"/>
        </w:rPr>
        <w:t>adequately</w:t>
      </w:r>
      <w:r w:rsidR="00942BBC">
        <w:rPr>
          <w:rFonts w:cs="Arial"/>
          <w:sz w:val="22"/>
        </w:rPr>
        <w:t xml:space="preserve"> </w:t>
      </w:r>
      <w:r w:rsidRPr="006C2A0B">
        <w:rPr>
          <w:rFonts w:cs="Arial"/>
          <w:sz w:val="22"/>
        </w:rPr>
        <w:t>trained and fully capable of understanding the implications of their choices</w:t>
      </w:r>
      <w:r w:rsidR="00D92F5D">
        <w:rPr>
          <w:rFonts w:cs="Arial"/>
          <w:sz w:val="22"/>
        </w:rPr>
        <w:t>.</w:t>
      </w:r>
    </w:p>
    <w:sectPr w:rsidR="006C2A0B" w:rsidRPr="006C2A0B" w:rsidSect="001C6857">
      <w:headerReference w:type="even" r:id="rId39"/>
      <w:headerReference w:type="default" r:id="rId40"/>
      <w:footerReference w:type="default" r:id="rId41"/>
      <w:headerReference w:type="first" r:id="rId42"/>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6D9C46" w14:textId="77777777" w:rsidR="00E25CEA" w:rsidRDefault="00E25CEA" w:rsidP="003274DB">
      <w:r>
        <w:separator/>
      </w:r>
    </w:p>
    <w:p w14:paraId="6110E5F8" w14:textId="77777777" w:rsidR="00E25CEA" w:rsidRDefault="00E25CEA"/>
  </w:endnote>
  <w:endnote w:type="continuationSeparator" w:id="0">
    <w:p w14:paraId="778953CC" w14:textId="77777777" w:rsidR="00E25CEA" w:rsidRDefault="00E25CEA" w:rsidP="003274DB">
      <w:r>
        <w:continuationSeparator/>
      </w:r>
    </w:p>
    <w:p w14:paraId="6A60B4AA" w14:textId="77777777" w:rsidR="00E25CEA" w:rsidRDefault="00E25C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0F5A8" w14:textId="77777777" w:rsidR="00AD5E4E" w:rsidRDefault="00AD5E4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D5E4E" w:rsidRDefault="00AD5E4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D5E4E" w:rsidRDefault="00AD5E4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D5E4E" w:rsidRDefault="00AD5E4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D5E4E" w:rsidRDefault="00AD5E4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AEAF9" w14:textId="433D985F" w:rsidR="00AD5E4E" w:rsidRDefault="00AD5E4E" w:rsidP="008747E0">
    <w:pPr>
      <w:pStyle w:val="Footer"/>
    </w:pPr>
    <w:r w:rsidRPr="00442889">
      <w:rPr>
        <w:noProof/>
        <w:lang w:val="da-DK" w:eastAsia="da-DK"/>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Pr>
        <w:noProof/>
        <w:lang w:val="da-DK" w:eastAsia="da-DK"/>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D5E4E" w:rsidRPr="00ED2A8D" w:rsidRDefault="00AD5E4E" w:rsidP="008747E0">
    <w:pPr>
      <w:pStyle w:val="Footer"/>
    </w:pPr>
  </w:p>
  <w:p w14:paraId="2BCB05B7" w14:textId="77777777" w:rsidR="00AD5E4E" w:rsidRPr="00ED2A8D" w:rsidRDefault="00AD5E4E" w:rsidP="008747E0">
    <w:pPr>
      <w:pStyle w:val="Footer"/>
    </w:pPr>
  </w:p>
  <w:p w14:paraId="26A715D3" w14:textId="77777777" w:rsidR="00AD5E4E" w:rsidRPr="00ED2A8D" w:rsidRDefault="00AD5E4E" w:rsidP="008747E0">
    <w:pPr>
      <w:pStyle w:val="Footer"/>
    </w:pPr>
  </w:p>
  <w:p w14:paraId="72FCF90B" w14:textId="77777777" w:rsidR="00AD5E4E" w:rsidRPr="00ED2A8D" w:rsidRDefault="00AD5E4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17421" w14:textId="77777777" w:rsidR="00AD5E4E" w:rsidRDefault="00AD5E4E"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D5E4E" w:rsidRPr="00C907DF" w:rsidRDefault="00AD5E4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D5E4E" w:rsidRPr="00525922" w:rsidRDefault="00AD5E4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D03C" w14:textId="77777777" w:rsidR="00AD5E4E" w:rsidRPr="00C716E5" w:rsidRDefault="00AD5E4E" w:rsidP="00C716E5">
    <w:pPr>
      <w:pStyle w:val="Footer"/>
      <w:rPr>
        <w:sz w:val="15"/>
        <w:szCs w:val="15"/>
      </w:rPr>
    </w:pPr>
  </w:p>
  <w:p w14:paraId="0E433E47" w14:textId="77777777" w:rsidR="00AD5E4E" w:rsidRDefault="00AD5E4E" w:rsidP="00C716E5">
    <w:pPr>
      <w:pStyle w:val="Footerportrait"/>
    </w:pPr>
  </w:p>
  <w:p w14:paraId="44B8F146" w14:textId="03ADC9DA" w:rsidR="00AD5E4E" w:rsidRPr="00BB42CF" w:rsidRDefault="00AD5E4E" w:rsidP="00C716E5">
    <w:pPr>
      <w:pStyle w:val="Footerportrait"/>
      <w:rPr>
        <w:rStyle w:val="PageNumber"/>
        <w:szCs w:val="15"/>
      </w:rPr>
    </w:pPr>
    <w:r>
      <w:fldChar w:fldCharType="begin"/>
    </w:r>
    <w:r w:rsidRPr="00E87BF2">
      <w:instrText xml:space="preserve"> STYLEREF "Document type" \* MERGEFORMAT </w:instrText>
    </w:r>
    <w:r>
      <w:fldChar w:fldCharType="separate"/>
    </w:r>
    <w:r w:rsidR="00226132">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226132">
      <w:t>G1123</w:t>
    </w:r>
    <w:r>
      <w:fldChar w:fldCharType="end"/>
    </w:r>
    <w:r w:rsidRPr="00E87BF2">
      <w:t xml:space="preserve"> </w:t>
    </w:r>
    <w:r w:rsidRPr="00C907DF">
      <w:t>–</w:t>
    </w:r>
    <w:r>
      <w:t xml:space="preserve"> The Use of IALA Waterway Risk Assessment Programme (IWRAP MkII)</w:t>
    </w:r>
  </w:p>
  <w:p w14:paraId="060CEF36" w14:textId="7A81A88B" w:rsidR="00AD5E4E" w:rsidRPr="00C907DF" w:rsidRDefault="0061109B" w:rsidP="00C716E5">
    <w:pPr>
      <w:pStyle w:val="Footerportrait"/>
    </w:pPr>
    <w:r>
      <w:fldChar w:fldCharType="begin"/>
    </w:r>
    <w:r w:rsidRPr="00523558">
      <w:instrText xml:space="preserve"> STYLEREF "Edition number" \* MERGEFORMAT </w:instrText>
    </w:r>
    <w:r>
      <w:fldChar w:fldCharType="separate"/>
    </w:r>
    <w:r w:rsidR="00226132">
      <w:t>Edition X.X October 2020</w:t>
    </w:r>
    <w:r>
      <w:fldChar w:fldCharType="end"/>
    </w:r>
    <w:r w:rsidR="00AD5E4E" w:rsidRPr="00523558">
      <w:t xml:space="preserve">  </w:t>
    </w:r>
    <w:r w:rsidR="00AD5E4E">
      <w:fldChar w:fldCharType="begin"/>
    </w:r>
    <w:r w:rsidR="00AD5E4E" w:rsidRPr="00A23667">
      <w:rPr>
        <w:lang w:val="da-DK"/>
      </w:rPr>
      <w:instrText xml:space="preserve"> STYLEREF "Document date" \* MERGEFORMAT </w:instrText>
    </w:r>
    <w:r w:rsidR="00AD5E4E">
      <w:fldChar w:fldCharType="separate"/>
    </w:r>
    <w:r w:rsidR="00226132">
      <w:rPr>
        <w:b w:val="0"/>
        <w:bCs/>
      </w:rPr>
      <w:t>Error! No text of specified style in document.</w:t>
    </w:r>
    <w:r w:rsidR="00AD5E4E">
      <w:fldChar w:fldCharType="end"/>
    </w:r>
    <w:r w:rsidR="00AD5E4E" w:rsidRPr="00A23667">
      <w:rPr>
        <w:lang w:val="da-DK"/>
      </w:rPr>
      <w:tab/>
    </w:r>
    <w:r w:rsidR="00AD5E4E">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523558">
      <w:rPr>
        <w:rStyle w:val="PageNumber"/>
        <w:szCs w:val="15"/>
      </w:rPr>
      <w:t>2</w:t>
    </w:r>
    <w:r w:rsidR="00AD5E4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FB712A" w14:textId="77777777" w:rsidR="00AD5E4E" w:rsidRDefault="00AD5E4E" w:rsidP="00C716E5">
    <w:pPr>
      <w:pStyle w:val="Footer"/>
    </w:pPr>
  </w:p>
  <w:p w14:paraId="6C316426" w14:textId="77777777" w:rsidR="00AD5E4E" w:rsidRDefault="00AD5E4E" w:rsidP="00C716E5">
    <w:pPr>
      <w:pStyle w:val="Footerportrait"/>
    </w:pPr>
  </w:p>
  <w:p w14:paraId="3DDBE471" w14:textId="364BDE97" w:rsidR="00AD5E4E" w:rsidRPr="00C907DF" w:rsidRDefault="00AD5E4E" w:rsidP="00C716E5">
    <w:pPr>
      <w:pStyle w:val="Footerportrait"/>
      <w:rPr>
        <w:rStyle w:val="PageNumber"/>
        <w:szCs w:val="15"/>
      </w:rPr>
    </w:pPr>
    <w:r>
      <w:fldChar w:fldCharType="begin"/>
    </w:r>
    <w:r w:rsidRPr="00E87BF2">
      <w:instrText xml:space="preserve"> STYLEREF "Document type" \* MERGEFORMAT </w:instrText>
    </w:r>
    <w:r>
      <w:fldChar w:fldCharType="separate"/>
    </w:r>
    <w:r w:rsidR="00226132">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226132">
      <w:t>G1123</w:t>
    </w:r>
    <w:r>
      <w:fldChar w:fldCharType="end"/>
    </w:r>
    <w:r w:rsidRPr="00E87BF2">
      <w:t xml:space="preserve"> </w:t>
    </w:r>
    <w:r w:rsidRPr="00C907DF">
      <w:t>–</w:t>
    </w:r>
    <w:r>
      <w:t xml:space="preserve"> The Use of IALA Waterway Risk Assessment Programme (IWRAP MkII)</w:t>
    </w:r>
  </w:p>
  <w:p w14:paraId="37D7866A" w14:textId="7F849684" w:rsidR="00AD5E4E" w:rsidRPr="00525922" w:rsidRDefault="00226132" w:rsidP="00C716E5">
    <w:pPr>
      <w:pStyle w:val="Footerportrait"/>
    </w:pPr>
    <w:r>
      <w:fldChar w:fldCharType="begin"/>
    </w:r>
    <w:r>
      <w:instrText xml:space="preserve"> STYLEREF "Edition number" \* MERGEFORMAT </w:instrText>
    </w:r>
    <w:r>
      <w:fldChar w:fldCharType="separate"/>
    </w:r>
    <w:r>
      <w:t>Edition X.X October 2020</w:t>
    </w:r>
    <w:r>
      <w:fldChar w:fldCharType="end"/>
    </w:r>
    <w:r w:rsidR="00AD5E4E" w:rsidRPr="00C907DF">
      <w:tab/>
    </w:r>
    <w:r w:rsidR="00AD5E4E">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523558">
      <w:rPr>
        <w:rStyle w:val="PageNumber"/>
        <w:szCs w:val="15"/>
      </w:rPr>
      <w:t>3</w:t>
    </w:r>
    <w:r w:rsidR="00AD5E4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96C00" w14:textId="77777777" w:rsidR="00AD5E4E" w:rsidRDefault="00AD5E4E" w:rsidP="00C716E5">
    <w:pPr>
      <w:pStyle w:val="Footer"/>
    </w:pPr>
  </w:p>
  <w:p w14:paraId="32D1298C" w14:textId="77777777" w:rsidR="00AD5E4E" w:rsidRDefault="00AD5E4E" w:rsidP="00C716E5">
    <w:pPr>
      <w:pStyle w:val="Footerportrait"/>
    </w:pPr>
  </w:p>
  <w:p w14:paraId="1D33A8C4" w14:textId="77771E9D" w:rsidR="00AD5E4E" w:rsidRPr="00C907DF" w:rsidRDefault="00AD5E4E" w:rsidP="00184C2E">
    <w:pPr>
      <w:pStyle w:val="Footerportrait"/>
      <w:tabs>
        <w:tab w:val="clear" w:pos="10206"/>
        <w:tab w:val="right" w:pos="15137"/>
      </w:tabs>
    </w:pPr>
    <w:r>
      <w:fldChar w:fldCharType="begin"/>
    </w:r>
    <w:r w:rsidRPr="00E87BF2">
      <w:instrText xml:space="preserve"> STYLEREF "Document type" \* MERGEFORMAT </w:instrText>
    </w:r>
    <w:r>
      <w:fldChar w:fldCharType="separate"/>
    </w:r>
    <w:r w:rsidR="00226132">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226132">
      <w:t>G1123</w:t>
    </w:r>
    <w:r>
      <w:fldChar w:fldCharType="end"/>
    </w:r>
    <w:r w:rsidRPr="00E87BF2">
      <w:t xml:space="preserve"> </w:t>
    </w:r>
    <w:r w:rsidRPr="00C907DF">
      <w:t>–</w:t>
    </w:r>
    <w:r>
      <w:t xml:space="preserve"> The Use of IALA Waterway Risk Assessment Programme (IWRAP MkII)</w:t>
    </w:r>
    <w:r>
      <w:tab/>
    </w:r>
  </w:p>
  <w:p w14:paraId="61DE36ED" w14:textId="4D9280F7" w:rsidR="00AD5E4E" w:rsidRPr="00C907DF" w:rsidRDefault="00226132" w:rsidP="00184C2E">
    <w:pPr>
      <w:pStyle w:val="Footerportrait"/>
      <w:tabs>
        <w:tab w:val="clear" w:pos="10206"/>
        <w:tab w:val="right" w:pos="15137"/>
      </w:tabs>
    </w:pPr>
    <w:r>
      <w:fldChar w:fldCharType="begin"/>
    </w:r>
    <w:r>
      <w:instrText xml:space="preserve"> STYLEREF "Edition number" \* MERGEFORMAT </w:instrText>
    </w:r>
    <w:r>
      <w:fldChar w:fldCharType="separate"/>
    </w:r>
    <w:r>
      <w:t>Edition X.X October 2020</w:t>
    </w:r>
    <w:r>
      <w:fldChar w:fldCharType="end"/>
    </w:r>
    <w:r w:rsidR="00AD5E4E">
      <w:t xml:space="preserve">  </w:t>
    </w:r>
    <w:r w:rsidR="00AD5E4E">
      <w:fldChar w:fldCharType="begin"/>
    </w:r>
    <w:r w:rsidR="00AD5E4E">
      <w:instrText xml:space="preserve"> STYLEREF "Document date" \* MERGEFORMAT </w:instrText>
    </w:r>
    <w:r w:rsidR="00AD5E4E">
      <w:fldChar w:fldCharType="separate"/>
    </w:r>
    <w:r>
      <w:rPr>
        <w:b w:val="0"/>
        <w:bCs/>
      </w:rPr>
      <w:t>Error! No text of specified style in document.</w:t>
    </w:r>
    <w:r w:rsidR="00AD5E4E">
      <w:fldChar w:fldCharType="end"/>
    </w:r>
    <w:r w:rsidR="00AD5E4E">
      <w:tab/>
    </w:r>
    <w:r w:rsidR="00AD5E4E">
      <w:rPr>
        <w:rStyle w:val="PageNumber"/>
        <w:szCs w:val="15"/>
      </w:rPr>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523558">
      <w:rPr>
        <w:rStyle w:val="PageNumber"/>
        <w:szCs w:val="15"/>
      </w:rPr>
      <w:t>4</w:t>
    </w:r>
    <w:r w:rsidR="00AD5E4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D2B185" w14:textId="77777777" w:rsidR="00E25CEA" w:rsidRDefault="00E25CEA" w:rsidP="003274DB">
      <w:r>
        <w:separator/>
      </w:r>
    </w:p>
    <w:p w14:paraId="0FF11B61" w14:textId="77777777" w:rsidR="00E25CEA" w:rsidRDefault="00E25CEA"/>
  </w:footnote>
  <w:footnote w:type="continuationSeparator" w:id="0">
    <w:p w14:paraId="28690635" w14:textId="77777777" w:rsidR="00E25CEA" w:rsidRDefault="00E25CEA" w:rsidP="003274DB">
      <w:r>
        <w:continuationSeparator/>
      </w:r>
    </w:p>
    <w:p w14:paraId="601FE636" w14:textId="77777777" w:rsidR="00E25CEA" w:rsidRDefault="00E25CE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0A43FB" w14:textId="77777777" w:rsidR="008A1BEF" w:rsidRDefault="008A1B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17CCE" w14:textId="17461068" w:rsidR="00AD5E4E" w:rsidRDefault="00AD5E4E" w:rsidP="00BB42CF">
    <w:pPr>
      <w:pStyle w:val="Header"/>
      <w:jc w:val="right"/>
      <w:rPr>
        <w:noProof/>
        <w:lang w:val="en-US"/>
      </w:rPr>
    </w:pPr>
    <w:r>
      <w:rPr>
        <w:noProof/>
        <w:lang w:val="en-US"/>
      </w:rPr>
      <w:t>ARM1</w:t>
    </w:r>
    <w:r w:rsidRPr="00442889">
      <w:rPr>
        <w:noProof/>
        <w:lang w:val="da-DK" w:eastAsia="da-DK"/>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226132">
      <w:rPr>
        <w:noProof/>
        <w:lang w:val="en-US"/>
      </w:rPr>
      <w:t>4</w:t>
    </w:r>
    <w:r w:rsidR="008A1BEF">
      <w:rPr>
        <w:noProof/>
        <w:lang w:val="en-US"/>
      </w:rPr>
      <w:t>-9.1.3</w:t>
    </w:r>
  </w:p>
  <w:p w14:paraId="329D3D19" w14:textId="4BFCEE8F" w:rsidR="00AD5E4E" w:rsidRDefault="00AD5E4E" w:rsidP="008747E0">
    <w:pPr>
      <w:pStyle w:val="Header"/>
      <w:rPr>
        <w:noProof/>
        <w:lang w:val="en-US"/>
      </w:rPr>
    </w:pPr>
  </w:p>
  <w:p w14:paraId="4158C428" w14:textId="567E49B0" w:rsidR="00AD5E4E" w:rsidRDefault="00AD5E4E" w:rsidP="008747E0">
    <w:pPr>
      <w:pStyle w:val="Header"/>
      <w:rPr>
        <w:noProof/>
        <w:lang w:val="en-US"/>
      </w:rPr>
    </w:pPr>
  </w:p>
  <w:p w14:paraId="45DDCD9D" w14:textId="6C5CE962" w:rsidR="00AD5E4E" w:rsidRDefault="00AD5E4E" w:rsidP="008747E0">
    <w:pPr>
      <w:pStyle w:val="Header"/>
      <w:rPr>
        <w:noProof/>
        <w:lang w:val="en-US"/>
      </w:rPr>
    </w:pPr>
  </w:p>
  <w:p w14:paraId="4372479E" w14:textId="77777777" w:rsidR="00AD5E4E" w:rsidRDefault="00AD5E4E" w:rsidP="008747E0">
    <w:pPr>
      <w:pStyle w:val="Header"/>
    </w:pPr>
  </w:p>
  <w:p w14:paraId="5EB42FC2" w14:textId="1AE88BC1" w:rsidR="00AD5E4E" w:rsidRDefault="00AD5E4E" w:rsidP="008747E0">
    <w:pPr>
      <w:pStyle w:val="Header"/>
    </w:pPr>
    <w:r>
      <w:rPr>
        <w:noProof/>
        <w:lang w:val="da-DK" w:eastAsia="da-DK"/>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D5E4E" w:rsidRPr="00ED2A8D" w:rsidRDefault="00AD5E4E" w:rsidP="008747E0">
    <w:pPr>
      <w:pStyle w:val="Header"/>
    </w:pPr>
  </w:p>
  <w:p w14:paraId="25D5349C" w14:textId="77777777" w:rsidR="00AD5E4E" w:rsidRPr="00ED2A8D" w:rsidRDefault="00AD5E4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487C38" w14:textId="74752207" w:rsidR="00AD5E4E" w:rsidRDefault="00AD5E4E">
    <w:pPr>
      <w:pStyle w:val="Header"/>
    </w:pPr>
    <w:r>
      <w:rPr>
        <w:noProof/>
        <w:lang w:val="da-DK" w:eastAsia="da-DK"/>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D5E4E" w:rsidRDefault="00AD5E4E">
    <w:pPr>
      <w:pStyle w:val="Header"/>
    </w:pPr>
  </w:p>
  <w:p w14:paraId="4D34D3A0" w14:textId="77777777" w:rsidR="00AD5E4E" w:rsidRDefault="00AD5E4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46E85" w14:textId="33ADD8A9" w:rsidR="00AD5E4E" w:rsidRDefault="00AD5E4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FDAD3" w14:textId="2F5D956D" w:rsidR="00AD5E4E" w:rsidRPr="00ED2A8D" w:rsidRDefault="00AD5E4E" w:rsidP="008747E0">
    <w:pPr>
      <w:pStyle w:val="Header"/>
    </w:pPr>
    <w:r>
      <w:rPr>
        <w:noProof/>
        <w:lang w:val="da-DK" w:eastAsia="da-DK"/>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D5E4E" w:rsidRPr="00ED2A8D" w:rsidRDefault="00AD5E4E" w:rsidP="008747E0">
    <w:pPr>
      <w:pStyle w:val="Header"/>
    </w:pPr>
  </w:p>
  <w:p w14:paraId="77FE08C5" w14:textId="77777777" w:rsidR="00AD5E4E" w:rsidRDefault="00AD5E4E" w:rsidP="008747E0">
    <w:pPr>
      <w:pStyle w:val="Header"/>
    </w:pPr>
  </w:p>
  <w:p w14:paraId="67A36DD8" w14:textId="77777777" w:rsidR="00AD5E4E" w:rsidRDefault="00AD5E4E" w:rsidP="008747E0">
    <w:pPr>
      <w:pStyle w:val="Header"/>
    </w:pPr>
  </w:p>
  <w:p w14:paraId="03B9DBA7" w14:textId="77777777" w:rsidR="00AD5E4E" w:rsidRDefault="00AD5E4E" w:rsidP="008747E0">
    <w:pPr>
      <w:pStyle w:val="Header"/>
    </w:pPr>
  </w:p>
  <w:p w14:paraId="0C2C4387" w14:textId="044AED88" w:rsidR="00AD5E4E" w:rsidRPr="00441393" w:rsidRDefault="00AD5E4E" w:rsidP="00441393">
    <w:pPr>
      <w:pStyle w:val="Contents"/>
    </w:pPr>
    <w:r>
      <w:t>DOCUMENT History</w:t>
    </w:r>
  </w:p>
  <w:p w14:paraId="19274BD1" w14:textId="77777777" w:rsidR="00AD5E4E" w:rsidRPr="00ED2A8D" w:rsidRDefault="00AD5E4E" w:rsidP="008747E0">
    <w:pPr>
      <w:pStyle w:val="Header"/>
    </w:pPr>
  </w:p>
  <w:p w14:paraId="13944621" w14:textId="77777777" w:rsidR="00AD5E4E" w:rsidRPr="00AC33A2" w:rsidRDefault="00AD5E4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D0B3D" w14:textId="17EB29C3" w:rsidR="00AD5E4E" w:rsidRDefault="00AD5E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59185" w14:textId="39134E0E" w:rsidR="00AD5E4E" w:rsidRDefault="00AD5E4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E1C17" w14:textId="34A63AFD" w:rsidR="00AD5E4E" w:rsidRPr="00ED2A8D" w:rsidRDefault="00AD5E4E" w:rsidP="008747E0">
    <w:pPr>
      <w:pStyle w:val="Header"/>
    </w:pPr>
    <w:r>
      <w:rPr>
        <w:noProof/>
        <w:lang w:val="da-DK" w:eastAsia="da-DK"/>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D5E4E" w:rsidRPr="00ED2A8D" w:rsidRDefault="00AD5E4E" w:rsidP="008747E0">
    <w:pPr>
      <w:pStyle w:val="Header"/>
    </w:pPr>
  </w:p>
  <w:p w14:paraId="2B8D41E8" w14:textId="77777777" w:rsidR="00AD5E4E" w:rsidRDefault="00AD5E4E" w:rsidP="008747E0">
    <w:pPr>
      <w:pStyle w:val="Header"/>
    </w:pPr>
  </w:p>
  <w:p w14:paraId="65261D39" w14:textId="77777777" w:rsidR="00AD5E4E" w:rsidRDefault="00AD5E4E" w:rsidP="008747E0">
    <w:pPr>
      <w:pStyle w:val="Header"/>
    </w:pPr>
  </w:p>
  <w:p w14:paraId="023BF98A" w14:textId="77777777" w:rsidR="00AD5E4E" w:rsidRDefault="00AD5E4E" w:rsidP="008747E0">
    <w:pPr>
      <w:pStyle w:val="Header"/>
    </w:pPr>
  </w:p>
  <w:p w14:paraId="51E0D0D7" w14:textId="77777777" w:rsidR="00AD5E4E" w:rsidRPr="00441393" w:rsidRDefault="00AD5E4E" w:rsidP="00441393">
    <w:pPr>
      <w:pStyle w:val="Contents"/>
    </w:pPr>
    <w:r>
      <w:t>CONTENTS</w:t>
    </w:r>
  </w:p>
  <w:p w14:paraId="38B89A4E" w14:textId="77777777" w:rsidR="00AD5E4E" w:rsidRDefault="00AD5E4E" w:rsidP="0078486B">
    <w:pPr>
      <w:pStyle w:val="Header"/>
      <w:spacing w:line="140" w:lineRule="exact"/>
    </w:pPr>
  </w:p>
  <w:p w14:paraId="1D0476C8" w14:textId="77777777" w:rsidR="00AD5E4E" w:rsidRPr="00AC33A2" w:rsidRDefault="00AD5E4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C7D13" w14:textId="343A3BC2" w:rsidR="00AD5E4E" w:rsidRPr="00ED2A8D" w:rsidRDefault="00AD5E4E" w:rsidP="00C716E5">
    <w:pPr>
      <w:pStyle w:val="Header"/>
    </w:pPr>
    <w:r>
      <w:rPr>
        <w:noProof/>
        <w:lang w:val="da-DK" w:eastAsia="da-DK"/>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D5E4E" w:rsidRPr="00ED2A8D" w:rsidRDefault="00AD5E4E" w:rsidP="00C716E5">
    <w:pPr>
      <w:pStyle w:val="Header"/>
    </w:pPr>
  </w:p>
  <w:p w14:paraId="15D737DF" w14:textId="77777777" w:rsidR="00AD5E4E" w:rsidRDefault="00AD5E4E" w:rsidP="00C716E5">
    <w:pPr>
      <w:pStyle w:val="Header"/>
    </w:pPr>
  </w:p>
  <w:p w14:paraId="7C872579" w14:textId="77777777" w:rsidR="00AD5E4E" w:rsidRDefault="00AD5E4E" w:rsidP="00C716E5">
    <w:pPr>
      <w:pStyle w:val="Header"/>
    </w:pPr>
  </w:p>
  <w:p w14:paraId="67B58D63" w14:textId="77777777" w:rsidR="00AD5E4E" w:rsidRDefault="00AD5E4E" w:rsidP="00C716E5">
    <w:pPr>
      <w:pStyle w:val="Header"/>
    </w:pPr>
  </w:p>
  <w:p w14:paraId="3AFE07AD" w14:textId="77777777" w:rsidR="00AD5E4E" w:rsidRPr="00441393" w:rsidRDefault="00AD5E4E" w:rsidP="00C716E5">
    <w:pPr>
      <w:pStyle w:val="Contents"/>
    </w:pPr>
    <w:r>
      <w:t>CONTENTS</w:t>
    </w:r>
  </w:p>
  <w:p w14:paraId="3E79433A" w14:textId="77777777" w:rsidR="00AD5E4E" w:rsidRPr="00ED2A8D" w:rsidRDefault="00AD5E4E" w:rsidP="00C716E5">
    <w:pPr>
      <w:pStyle w:val="Header"/>
    </w:pPr>
  </w:p>
  <w:p w14:paraId="4D14D792" w14:textId="77777777" w:rsidR="00AD5E4E" w:rsidRPr="00AC33A2" w:rsidRDefault="00AD5E4E" w:rsidP="00C716E5">
    <w:pPr>
      <w:pStyle w:val="Header"/>
      <w:spacing w:line="140" w:lineRule="exact"/>
    </w:pPr>
  </w:p>
  <w:p w14:paraId="339ECB2A" w14:textId="77777777" w:rsidR="00AD5E4E" w:rsidRDefault="00AD5E4E">
    <w:pPr>
      <w:pStyle w:val="Header"/>
    </w:pPr>
    <w:r>
      <w:rPr>
        <w:noProof/>
        <w:lang w:val="da-DK" w:eastAsia="da-DK"/>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D3D5C" w14:textId="5AE4D84B" w:rsidR="00AD5E4E" w:rsidRDefault="00AD5E4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F12E" w14:textId="184A8A84" w:rsidR="00AD5E4E" w:rsidRPr="00667792" w:rsidRDefault="00AD5E4E" w:rsidP="00667792">
    <w:pPr>
      <w:pStyle w:val="Header"/>
    </w:pPr>
    <w:r>
      <w:rPr>
        <w:noProof/>
        <w:lang w:val="da-DK" w:eastAsia="da-DK"/>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53059" w14:textId="6831D5D2" w:rsidR="00AD5E4E" w:rsidRDefault="00AD5E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344199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78241DE"/>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8B4E98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5C2594"/>
    <w:multiLevelType w:val="hybridMultilevel"/>
    <w:tmpl w:val="B0CC22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AE815FB"/>
    <w:multiLevelType w:val="hybridMultilevel"/>
    <w:tmpl w:val="B6D0E7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B903EA7"/>
    <w:multiLevelType w:val="hybridMultilevel"/>
    <w:tmpl w:val="277C2320"/>
    <w:lvl w:ilvl="0" w:tplc="A9F00506">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B110723"/>
    <w:multiLevelType w:val="hybridMultilevel"/>
    <w:tmpl w:val="CE402D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4D83D40"/>
    <w:multiLevelType w:val="hybridMultilevel"/>
    <w:tmpl w:val="A5729A3A"/>
    <w:lvl w:ilvl="0" w:tplc="AEBCEC52">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8"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3714080"/>
    <w:multiLevelType w:val="hybridMultilevel"/>
    <w:tmpl w:val="4556478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5C864D26"/>
    <w:multiLevelType w:val="hybridMultilevel"/>
    <w:tmpl w:val="7690E67C"/>
    <w:lvl w:ilvl="0" w:tplc="BF76B9A4">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67AB4D84"/>
    <w:multiLevelType w:val="multilevel"/>
    <w:tmpl w:val="51349C6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48"/>
  </w:num>
  <w:num w:numId="3">
    <w:abstractNumId w:val="18"/>
  </w:num>
  <w:num w:numId="4">
    <w:abstractNumId w:val="33"/>
  </w:num>
  <w:num w:numId="5">
    <w:abstractNumId w:val="29"/>
  </w:num>
  <w:num w:numId="6">
    <w:abstractNumId w:val="19"/>
  </w:num>
  <w:num w:numId="7">
    <w:abstractNumId w:val="27"/>
  </w:num>
  <w:num w:numId="8">
    <w:abstractNumId w:val="35"/>
  </w:num>
  <w:num w:numId="9">
    <w:abstractNumId w:val="17"/>
  </w:num>
  <w:num w:numId="10">
    <w:abstractNumId w:val="25"/>
  </w:num>
  <w:num w:numId="11">
    <w:abstractNumId w:val="30"/>
  </w:num>
  <w:num w:numId="12">
    <w:abstractNumId w:val="15"/>
  </w:num>
  <w:num w:numId="13">
    <w:abstractNumId w:val="36"/>
  </w:num>
  <w:num w:numId="14">
    <w:abstractNumId w:val="8"/>
  </w:num>
  <w:num w:numId="15">
    <w:abstractNumId w:val="44"/>
  </w:num>
  <w:num w:numId="16">
    <w:abstractNumId w:val="45"/>
  </w:num>
  <w:num w:numId="17">
    <w:abstractNumId w:val="24"/>
  </w:num>
  <w:num w:numId="18">
    <w:abstractNumId w:val="22"/>
  </w:num>
  <w:num w:numId="19">
    <w:abstractNumId w:val="46"/>
  </w:num>
  <w:num w:numId="20">
    <w:abstractNumId w:val="34"/>
  </w:num>
  <w:num w:numId="21">
    <w:abstractNumId w:val="11"/>
  </w:num>
  <w:num w:numId="22">
    <w:abstractNumId w:val="21"/>
  </w:num>
  <w:num w:numId="23">
    <w:abstractNumId w:val="41"/>
  </w:num>
  <w:num w:numId="24">
    <w:abstractNumId w:val="20"/>
  </w:num>
  <w:num w:numId="25">
    <w:abstractNumId w:val="47"/>
  </w:num>
  <w:num w:numId="26">
    <w:abstractNumId w:val="10"/>
  </w:num>
  <w:num w:numId="27">
    <w:abstractNumId w:val="32"/>
  </w:num>
  <w:num w:numId="28">
    <w:abstractNumId w:val="28"/>
  </w:num>
  <w:num w:numId="29">
    <w:abstractNumId w:val="40"/>
  </w:num>
  <w:num w:numId="30">
    <w:abstractNumId w:val="43"/>
  </w:num>
  <w:num w:numId="31">
    <w:abstractNumId w:val="16"/>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7"/>
  </w:num>
  <w:num w:numId="42">
    <w:abstractNumId w:val="39"/>
  </w:num>
  <w:num w:numId="43">
    <w:abstractNumId w:val="23"/>
  </w:num>
  <w:num w:numId="44">
    <w:abstractNumId w:val="12"/>
  </w:num>
  <w:num w:numId="45">
    <w:abstractNumId w:val="13"/>
  </w:num>
  <w:num w:numId="46">
    <w:abstractNumId w:val="44"/>
  </w:num>
  <w:num w:numId="47">
    <w:abstractNumId w:val="44"/>
  </w:num>
  <w:num w:numId="48">
    <w:abstractNumId w:val="42"/>
  </w:num>
  <w:num w:numId="49">
    <w:abstractNumId w:val="44"/>
  </w:num>
  <w:num w:numId="50">
    <w:abstractNumId w:val="25"/>
  </w:num>
  <w:num w:numId="51">
    <w:abstractNumId w:val="14"/>
  </w:num>
  <w:num w:numId="52">
    <w:abstractNumId w:val="44"/>
  </w:num>
  <w:num w:numId="53">
    <w:abstractNumId w:val="44"/>
  </w:num>
  <w:num w:numId="54">
    <w:abstractNumId w:val="31"/>
  </w:num>
  <w:num w:numId="55">
    <w:abstractNumId w:val="2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172"/>
    <w:rsid w:val="00004D48"/>
    <w:rsid w:val="0001616D"/>
    <w:rsid w:val="00016839"/>
    <w:rsid w:val="000174F9"/>
    <w:rsid w:val="000249C2"/>
    <w:rsid w:val="000258F6"/>
    <w:rsid w:val="00027014"/>
    <w:rsid w:val="00036AFB"/>
    <w:rsid w:val="000379A7"/>
    <w:rsid w:val="00040EB8"/>
    <w:rsid w:val="000424AD"/>
    <w:rsid w:val="0005449E"/>
    <w:rsid w:val="00057B6D"/>
    <w:rsid w:val="00061A7B"/>
    <w:rsid w:val="00083351"/>
    <w:rsid w:val="0008654C"/>
    <w:rsid w:val="000904ED"/>
    <w:rsid w:val="00091545"/>
    <w:rsid w:val="000A27A8"/>
    <w:rsid w:val="000A4D81"/>
    <w:rsid w:val="000B076C"/>
    <w:rsid w:val="000B2356"/>
    <w:rsid w:val="000C711B"/>
    <w:rsid w:val="000D2431"/>
    <w:rsid w:val="000D5E98"/>
    <w:rsid w:val="000E3954"/>
    <w:rsid w:val="000E3E52"/>
    <w:rsid w:val="000F0F9F"/>
    <w:rsid w:val="000F3F43"/>
    <w:rsid w:val="000F58ED"/>
    <w:rsid w:val="000F63D8"/>
    <w:rsid w:val="00105761"/>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098"/>
    <w:rsid w:val="001C72B5"/>
    <w:rsid w:val="001D2E7A"/>
    <w:rsid w:val="001D35EE"/>
    <w:rsid w:val="001D3992"/>
    <w:rsid w:val="001D4A3E"/>
    <w:rsid w:val="001D7D7E"/>
    <w:rsid w:val="001E416D"/>
    <w:rsid w:val="001F07DB"/>
    <w:rsid w:val="001F4EF8"/>
    <w:rsid w:val="001F5AB1"/>
    <w:rsid w:val="00201337"/>
    <w:rsid w:val="002022EA"/>
    <w:rsid w:val="00203223"/>
    <w:rsid w:val="002044E9"/>
    <w:rsid w:val="00205B17"/>
    <w:rsid w:val="00205D9B"/>
    <w:rsid w:val="002204DA"/>
    <w:rsid w:val="0022371A"/>
    <w:rsid w:val="00226132"/>
    <w:rsid w:val="00237785"/>
    <w:rsid w:val="002434DE"/>
    <w:rsid w:val="00251FB9"/>
    <w:rsid w:val="002520AD"/>
    <w:rsid w:val="0025660A"/>
    <w:rsid w:val="00257DF8"/>
    <w:rsid w:val="00257E4A"/>
    <w:rsid w:val="0026038D"/>
    <w:rsid w:val="0027175D"/>
    <w:rsid w:val="0028798A"/>
    <w:rsid w:val="0029793F"/>
    <w:rsid w:val="002A0816"/>
    <w:rsid w:val="002A1C42"/>
    <w:rsid w:val="002A617C"/>
    <w:rsid w:val="002A71CF"/>
    <w:rsid w:val="002B3E9D"/>
    <w:rsid w:val="002C285C"/>
    <w:rsid w:val="002C4A16"/>
    <w:rsid w:val="002C77F4"/>
    <w:rsid w:val="002D0869"/>
    <w:rsid w:val="002D78FE"/>
    <w:rsid w:val="002D7EF0"/>
    <w:rsid w:val="002E4993"/>
    <w:rsid w:val="002E5BAC"/>
    <w:rsid w:val="002E7635"/>
    <w:rsid w:val="002F265A"/>
    <w:rsid w:val="002F417F"/>
    <w:rsid w:val="003002F3"/>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B57AB"/>
    <w:rsid w:val="003C7C34"/>
    <w:rsid w:val="003D0F37"/>
    <w:rsid w:val="003D5150"/>
    <w:rsid w:val="003F1901"/>
    <w:rsid w:val="003F1C3A"/>
    <w:rsid w:val="0041086B"/>
    <w:rsid w:val="0041256D"/>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A7EFB"/>
    <w:rsid w:val="004C0E4B"/>
    <w:rsid w:val="004C3583"/>
    <w:rsid w:val="004E0BBB"/>
    <w:rsid w:val="004E1D57"/>
    <w:rsid w:val="004E2F16"/>
    <w:rsid w:val="004F5930"/>
    <w:rsid w:val="004F6196"/>
    <w:rsid w:val="004F6A02"/>
    <w:rsid w:val="0050214A"/>
    <w:rsid w:val="00503044"/>
    <w:rsid w:val="00514585"/>
    <w:rsid w:val="00523558"/>
    <w:rsid w:val="00523666"/>
    <w:rsid w:val="00525922"/>
    <w:rsid w:val="00526234"/>
    <w:rsid w:val="00534F34"/>
    <w:rsid w:val="00535870"/>
    <w:rsid w:val="0053692E"/>
    <w:rsid w:val="005378A6"/>
    <w:rsid w:val="00547837"/>
    <w:rsid w:val="00553308"/>
    <w:rsid w:val="00557434"/>
    <w:rsid w:val="00573E8C"/>
    <w:rsid w:val="00574F2B"/>
    <w:rsid w:val="005805D2"/>
    <w:rsid w:val="00595415"/>
    <w:rsid w:val="00597652"/>
    <w:rsid w:val="005A0703"/>
    <w:rsid w:val="005A080B"/>
    <w:rsid w:val="005B12A5"/>
    <w:rsid w:val="005B79A1"/>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044C5"/>
    <w:rsid w:val="0061109B"/>
    <w:rsid w:val="006127AC"/>
    <w:rsid w:val="006218E8"/>
    <w:rsid w:val="00623FE5"/>
    <w:rsid w:val="00634A78"/>
    <w:rsid w:val="00642025"/>
    <w:rsid w:val="0064335F"/>
    <w:rsid w:val="00643AE3"/>
    <w:rsid w:val="00646E87"/>
    <w:rsid w:val="0065107F"/>
    <w:rsid w:val="00652139"/>
    <w:rsid w:val="00661445"/>
    <w:rsid w:val="00661946"/>
    <w:rsid w:val="00665D50"/>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E72CA"/>
    <w:rsid w:val="006F1C14"/>
    <w:rsid w:val="00703A6A"/>
    <w:rsid w:val="00722236"/>
    <w:rsid w:val="00725CCA"/>
    <w:rsid w:val="0072737A"/>
    <w:rsid w:val="007311E7"/>
    <w:rsid w:val="00731DEE"/>
    <w:rsid w:val="00734BC6"/>
    <w:rsid w:val="007427B2"/>
    <w:rsid w:val="00750404"/>
    <w:rsid w:val="00753D4F"/>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1F7F"/>
    <w:rsid w:val="008075D4"/>
    <w:rsid w:val="00814CCE"/>
    <w:rsid w:val="00816F79"/>
    <w:rsid w:val="008172F8"/>
    <w:rsid w:val="008326B2"/>
    <w:rsid w:val="00841EA8"/>
    <w:rsid w:val="00846831"/>
    <w:rsid w:val="00846889"/>
    <w:rsid w:val="00846F85"/>
    <w:rsid w:val="00865532"/>
    <w:rsid w:val="00867686"/>
    <w:rsid w:val="008737D3"/>
    <w:rsid w:val="008747E0"/>
    <w:rsid w:val="00876841"/>
    <w:rsid w:val="00882B3C"/>
    <w:rsid w:val="0088783D"/>
    <w:rsid w:val="008972C3"/>
    <w:rsid w:val="008A1BEF"/>
    <w:rsid w:val="008A28D9"/>
    <w:rsid w:val="008A30BA"/>
    <w:rsid w:val="008B4A32"/>
    <w:rsid w:val="008C33B5"/>
    <w:rsid w:val="008C3A72"/>
    <w:rsid w:val="008C6969"/>
    <w:rsid w:val="008E1F69"/>
    <w:rsid w:val="008E2D5D"/>
    <w:rsid w:val="008E76B1"/>
    <w:rsid w:val="008F38BB"/>
    <w:rsid w:val="008F57D8"/>
    <w:rsid w:val="00900A12"/>
    <w:rsid w:val="00902834"/>
    <w:rsid w:val="00910D1F"/>
    <w:rsid w:val="00913B92"/>
    <w:rsid w:val="00914330"/>
    <w:rsid w:val="00914E26"/>
    <w:rsid w:val="0091590F"/>
    <w:rsid w:val="00923B4D"/>
    <w:rsid w:val="00924832"/>
    <w:rsid w:val="0092540C"/>
    <w:rsid w:val="00925E0F"/>
    <w:rsid w:val="00931089"/>
    <w:rsid w:val="00931A57"/>
    <w:rsid w:val="0093492E"/>
    <w:rsid w:val="009414E6"/>
    <w:rsid w:val="00942BBC"/>
    <w:rsid w:val="0095450F"/>
    <w:rsid w:val="00956901"/>
    <w:rsid w:val="0095788C"/>
    <w:rsid w:val="00960339"/>
    <w:rsid w:val="00962EC1"/>
    <w:rsid w:val="00962F5C"/>
    <w:rsid w:val="0096304E"/>
    <w:rsid w:val="00971591"/>
    <w:rsid w:val="009716D6"/>
    <w:rsid w:val="00974564"/>
    <w:rsid w:val="00974E99"/>
    <w:rsid w:val="009764FA"/>
    <w:rsid w:val="00980192"/>
    <w:rsid w:val="00982A22"/>
    <w:rsid w:val="00983555"/>
    <w:rsid w:val="00983A3D"/>
    <w:rsid w:val="00994D97"/>
    <w:rsid w:val="009A07B7"/>
    <w:rsid w:val="009A3A21"/>
    <w:rsid w:val="009B1545"/>
    <w:rsid w:val="009B5023"/>
    <w:rsid w:val="009B543F"/>
    <w:rsid w:val="009B6FE7"/>
    <w:rsid w:val="009B785E"/>
    <w:rsid w:val="009C26F8"/>
    <w:rsid w:val="009C609E"/>
    <w:rsid w:val="009D24CF"/>
    <w:rsid w:val="009D25B8"/>
    <w:rsid w:val="009D26AB"/>
    <w:rsid w:val="009E16EC"/>
    <w:rsid w:val="009E433C"/>
    <w:rsid w:val="009E4A4D"/>
    <w:rsid w:val="009E6578"/>
    <w:rsid w:val="009F081F"/>
    <w:rsid w:val="00A06A3D"/>
    <w:rsid w:val="00A10EBA"/>
    <w:rsid w:val="00A13E56"/>
    <w:rsid w:val="00A21A40"/>
    <w:rsid w:val="00A227BF"/>
    <w:rsid w:val="00A23667"/>
    <w:rsid w:val="00A24838"/>
    <w:rsid w:val="00A269B1"/>
    <w:rsid w:val="00A2743E"/>
    <w:rsid w:val="00A30C33"/>
    <w:rsid w:val="00A35F96"/>
    <w:rsid w:val="00A41F8F"/>
    <w:rsid w:val="00A4308C"/>
    <w:rsid w:val="00A44836"/>
    <w:rsid w:val="00A46742"/>
    <w:rsid w:val="00A524B5"/>
    <w:rsid w:val="00A52F7C"/>
    <w:rsid w:val="00A549B3"/>
    <w:rsid w:val="00A56184"/>
    <w:rsid w:val="00A6217E"/>
    <w:rsid w:val="00A67954"/>
    <w:rsid w:val="00A72ED7"/>
    <w:rsid w:val="00A734A7"/>
    <w:rsid w:val="00A748A1"/>
    <w:rsid w:val="00A8083F"/>
    <w:rsid w:val="00A81BDC"/>
    <w:rsid w:val="00A90D86"/>
    <w:rsid w:val="00A91DBA"/>
    <w:rsid w:val="00A93763"/>
    <w:rsid w:val="00A97900"/>
    <w:rsid w:val="00AA123F"/>
    <w:rsid w:val="00AA1D7A"/>
    <w:rsid w:val="00AA3E01"/>
    <w:rsid w:val="00AB0BFA"/>
    <w:rsid w:val="00AB76B7"/>
    <w:rsid w:val="00AC33A2"/>
    <w:rsid w:val="00AD38F7"/>
    <w:rsid w:val="00AD5E4E"/>
    <w:rsid w:val="00AE19DD"/>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2EDF"/>
    <w:rsid w:val="00BB42CF"/>
    <w:rsid w:val="00BB6E99"/>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5CB3"/>
    <w:rsid w:val="00CC6246"/>
    <w:rsid w:val="00CD6AC9"/>
    <w:rsid w:val="00CE5E46"/>
    <w:rsid w:val="00CF49CC"/>
    <w:rsid w:val="00D04F0B"/>
    <w:rsid w:val="00D05FDA"/>
    <w:rsid w:val="00D1463A"/>
    <w:rsid w:val="00D24632"/>
    <w:rsid w:val="00D252C9"/>
    <w:rsid w:val="00D31172"/>
    <w:rsid w:val="00D32DDF"/>
    <w:rsid w:val="00D3700C"/>
    <w:rsid w:val="00D37965"/>
    <w:rsid w:val="00D533B7"/>
    <w:rsid w:val="00D638E0"/>
    <w:rsid w:val="00D64C7D"/>
    <w:rsid w:val="00D653B1"/>
    <w:rsid w:val="00D67096"/>
    <w:rsid w:val="00D67851"/>
    <w:rsid w:val="00D74AE1"/>
    <w:rsid w:val="00D75D42"/>
    <w:rsid w:val="00D80B20"/>
    <w:rsid w:val="00D865A8"/>
    <w:rsid w:val="00D9012A"/>
    <w:rsid w:val="00D92C2D"/>
    <w:rsid w:val="00D92F5D"/>
    <w:rsid w:val="00D9361E"/>
    <w:rsid w:val="00D94F38"/>
    <w:rsid w:val="00DA17CD"/>
    <w:rsid w:val="00DA1967"/>
    <w:rsid w:val="00DB25B3"/>
    <w:rsid w:val="00DC312D"/>
    <w:rsid w:val="00DD60F2"/>
    <w:rsid w:val="00DE0893"/>
    <w:rsid w:val="00DE2814"/>
    <w:rsid w:val="00DE2822"/>
    <w:rsid w:val="00DE6796"/>
    <w:rsid w:val="00DF1C7E"/>
    <w:rsid w:val="00DF41B2"/>
    <w:rsid w:val="00E01166"/>
    <w:rsid w:val="00E01272"/>
    <w:rsid w:val="00E03067"/>
    <w:rsid w:val="00E03846"/>
    <w:rsid w:val="00E11175"/>
    <w:rsid w:val="00E16EB4"/>
    <w:rsid w:val="00E171E4"/>
    <w:rsid w:val="00E20A7D"/>
    <w:rsid w:val="00E21A27"/>
    <w:rsid w:val="00E25CEA"/>
    <w:rsid w:val="00E27A2F"/>
    <w:rsid w:val="00E42A94"/>
    <w:rsid w:val="00E458BF"/>
    <w:rsid w:val="00E54BFB"/>
    <w:rsid w:val="00E54CD7"/>
    <w:rsid w:val="00E54FF4"/>
    <w:rsid w:val="00E5690F"/>
    <w:rsid w:val="00E66782"/>
    <w:rsid w:val="00E677C1"/>
    <w:rsid w:val="00E706E7"/>
    <w:rsid w:val="00E7450E"/>
    <w:rsid w:val="00E75BCF"/>
    <w:rsid w:val="00E813A1"/>
    <w:rsid w:val="00E818AD"/>
    <w:rsid w:val="00E83C51"/>
    <w:rsid w:val="00E84229"/>
    <w:rsid w:val="00E84965"/>
    <w:rsid w:val="00E87BF2"/>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4EC0"/>
    <w:rsid w:val="00EE54CB"/>
    <w:rsid w:val="00EE6424"/>
    <w:rsid w:val="00EF1C54"/>
    <w:rsid w:val="00EF326A"/>
    <w:rsid w:val="00EF404B"/>
    <w:rsid w:val="00F00376"/>
    <w:rsid w:val="00F01F0C"/>
    <w:rsid w:val="00F02A5A"/>
    <w:rsid w:val="00F10C19"/>
    <w:rsid w:val="00F11368"/>
    <w:rsid w:val="00F11764"/>
    <w:rsid w:val="00F14FC8"/>
    <w:rsid w:val="00F157E2"/>
    <w:rsid w:val="00F23C41"/>
    <w:rsid w:val="00F259E2"/>
    <w:rsid w:val="00F40DF8"/>
    <w:rsid w:val="00F41F0B"/>
    <w:rsid w:val="00F527AC"/>
    <w:rsid w:val="00F5503F"/>
    <w:rsid w:val="00F61D83"/>
    <w:rsid w:val="00F65DD1"/>
    <w:rsid w:val="00F707B3"/>
    <w:rsid w:val="00F71135"/>
    <w:rsid w:val="00F74309"/>
    <w:rsid w:val="00F82C35"/>
    <w:rsid w:val="00F90461"/>
    <w:rsid w:val="00FA370D"/>
    <w:rsid w:val="00FA583F"/>
    <w:rsid w:val="00FA66F1"/>
    <w:rsid w:val="00FB5D6C"/>
    <w:rsid w:val="00FC06AF"/>
    <w:rsid w:val="00FC378B"/>
    <w:rsid w:val="00FC3977"/>
    <w:rsid w:val="00FC7D4D"/>
    <w:rsid w:val="00FD0238"/>
    <w:rsid w:val="00FD2566"/>
    <w:rsid w:val="00FD2F16"/>
    <w:rsid w:val="00FD6065"/>
    <w:rsid w:val="00FE1D34"/>
    <w:rsid w:val="00FE244F"/>
    <w:rsid w:val="00FE2A6F"/>
    <w:rsid w:val="00FE7420"/>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08335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08335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rsid w:val="00E87B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openxmlformats.org/officeDocument/2006/relationships/header" Target="header10.xml"/><Relationship Id="rId21" Type="http://schemas.openxmlformats.org/officeDocument/2006/relationships/header" Target="header7.xml"/><Relationship Id="rId34" Type="http://schemas.openxmlformats.org/officeDocument/2006/relationships/image" Target="media/image13.gif"/><Relationship Id="rId42"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gif"/><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gif"/><Relationship Id="rId37" Type="http://schemas.openxmlformats.org/officeDocument/2006/relationships/image" Target="cid:image001.png@01D731F8.CAD731B0" TargetMode="External"/><Relationship Id="rId40"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gi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gif"/><Relationship Id="rId30" Type="http://schemas.openxmlformats.org/officeDocument/2006/relationships/image" Target="media/image9.png"/><Relationship Id="rId35" Type="http://schemas.openxmlformats.org/officeDocument/2006/relationships/image" Target="media/image14.gif"/><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www.iala-aism.org/wiki/iwrap/index.php/Main_Page" TargetMode="External"/><Relationship Id="rId33" Type="http://schemas.openxmlformats.org/officeDocument/2006/relationships/image" Target="media/image12.gif"/><Relationship Id="rId38" Type="http://schemas.openxmlformats.org/officeDocument/2006/relationships/image" Target="media/image16.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F956390-BFA7-481C-AA5D-F16CDB712543}">
  <ds:schemaRefs>
    <ds:schemaRef ds:uri="http://schemas.microsoft.com/sharepoint/v3/contenttype/forms"/>
  </ds:schemaRefs>
</ds:datastoreItem>
</file>

<file path=customXml/itemProps2.xml><?xml version="1.0" encoding="utf-8"?>
<ds:datastoreItem xmlns:ds="http://schemas.openxmlformats.org/officeDocument/2006/customXml" ds:itemID="{603087A8-4D97-4BAD-8789-4FE3CE7CC4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4152AF-518C-42B8-9ED0-DB1F72E9EEA2}">
  <ds:schemaRefs>
    <ds:schemaRef ds:uri="http://schemas.openxmlformats.org/officeDocument/2006/bibliography"/>
  </ds:schemaRefs>
</ds:datastoreItem>
</file>

<file path=customXml/itemProps4.xml><?xml version="1.0" encoding="utf-8"?>
<ds:datastoreItem xmlns:ds="http://schemas.openxmlformats.org/officeDocument/2006/customXml" ds:itemID="{8A41A43D-9540-457F-A4C7-70240DC8658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0</TotalTime>
  <Pages>13</Pages>
  <Words>2417</Words>
  <Characters>13779</Characters>
  <Application>Microsoft Office Word</Application>
  <DocSecurity>0</DocSecurity>
  <Lines>114</Lines>
  <Paragraphs>32</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16164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Kevin Gregory</cp:lastModifiedBy>
  <cp:revision>3</cp:revision>
  <dcterms:created xsi:type="dcterms:W3CDTF">2021-04-15T13:06:00Z</dcterms:created>
  <dcterms:modified xsi:type="dcterms:W3CDTF">2021-10-02T14:26:00Z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17716100</vt:r8>
  </property>
</Properties>
</file>